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287" w:rsidRDefault="00020E0D">
      <w:pPr>
        <w:framePr w:w="10414" w:h="993" w:hRule="exact" w:wrap="auto" w:vAnchor="page" w:hAnchor="page" w:x="966" w:y="139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Граничні показники видатків та надання кредитів державного бюджету і цілі державної політики у відповідній сфері діяльності та показники їх досягнення у  2018-2022 роках</w:t>
      </w:r>
    </w:p>
    <w:p w:rsidR="004E1287" w:rsidRDefault="00020E0D">
      <w:pPr>
        <w:framePr w:w="10386" w:h="370" w:hRule="exact" w:wrap="auto" w:vAnchor="page" w:hAnchor="page" w:x="966" w:y="79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Додаток  1</w:t>
      </w:r>
    </w:p>
    <w:p w:rsidR="004E1287" w:rsidRDefault="00020E0D">
      <w:pPr>
        <w:framePr w:w="950" w:h="240" w:hRule="exact" w:wrap="auto" w:vAnchor="page" w:hAnchor="page" w:x="966" w:y="255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011</w:t>
      </w:r>
    </w:p>
    <w:p w:rsidR="004E1287" w:rsidRDefault="00020E0D">
      <w:pPr>
        <w:framePr w:w="8596" w:h="240" w:hRule="exact" w:wrap="auto" w:vAnchor="page" w:hAnchor="page" w:x="2630" w:y="255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Апарат Верховної Ради України</w:t>
      </w:r>
    </w:p>
    <w:p w:rsidR="004E1287" w:rsidRDefault="00020E0D">
      <w:pPr>
        <w:framePr w:w="8428" w:h="270" w:hRule="exact" w:wrap="auto" w:vAnchor="page" w:hAnchor="page" w:x="2644" w:y="2837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2837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346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6" style="position:absolute;margin-left:56.65pt;margin-top:265.65pt;width:499.8pt;height:.65pt;z-index:-2516582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27" style="position:absolute;margin-left:56.65pt;margin-top:248.85pt;width:499.8pt;height:.65pt;z-index:-2516572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28" style="position:absolute;margin-left:56.65pt;margin-top:234.85pt;width:499.8pt;height:.65pt;z-index:-25165619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3823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3823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3823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4754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6 887,1</w:t>
      </w:r>
    </w:p>
    <w:p w:rsidR="004E1287" w:rsidRDefault="00020E0D">
      <w:pPr>
        <w:framePr w:w="1140" w:h="189" w:hRule="exact" w:wrap="auto" w:vAnchor="page" w:hAnchor="page" w:x="5412" w:y="4446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1 664 714,2</w:t>
      </w:r>
    </w:p>
    <w:p w:rsidR="004E1287" w:rsidRDefault="00020E0D">
      <w:pPr>
        <w:framePr w:w="1140" w:h="189" w:hRule="exact" w:wrap="auto" w:vAnchor="page" w:hAnchor="page" w:x="5412" w:y="5062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1 671 601,3</w:t>
      </w:r>
    </w:p>
    <w:p w:rsidR="004E1287" w:rsidRDefault="00020E0D">
      <w:pPr>
        <w:framePr w:w="1140" w:h="189" w:hRule="exact" w:wrap="auto" w:vAnchor="page" w:hAnchor="page" w:x="7692" w:y="5062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1 973 395,7</w:t>
      </w:r>
    </w:p>
    <w:p w:rsidR="004E1287" w:rsidRDefault="00020E0D">
      <w:pPr>
        <w:framePr w:w="1140" w:h="189" w:hRule="exact" w:wrap="auto" w:vAnchor="page" w:hAnchor="page" w:x="7692" w:y="4446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1 967 045,7</w:t>
      </w:r>
    </w:p>
    <w:p w:rsidR="004E1287" w:rsidRDefault="00020E0D">
      <w:pPr>
        <w:framePr w:w="1140" w:h="189" w:hRule="exact" w:wrap="auto" w:vAnchor="page" w:hAnchor="page" w:x="7692" w:y="4754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6 350,0</w:t>
      </w:r>
    </w:p>
    <w:p w:rsidR="004E1287" w:rsidRDefault="00020E0D">
      <w:pPr>
        <w:framePr w:w="1140" w:h="189" w:hRule="exact" w:wrap="auto" w:vAnchor="page" w:hAnchor="page" w:x="8832" w:y="5062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2 097 502,1</w:t>
      </w:r>
    </w:p>
    <w:p w:rsidR="004E1287" w:rsidRDefault="00020E0D">
      <w:pPr>
        <w:framePr w:w="1140" w:h="189" w:hRule="exact" w:wrap="auto" w:vAnchor="page" w:hAnchor="page" w:x="8832" w:y="4446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2 091 052,1</w:t>
      </w:r>
    </w:p>
    <w:p w:rsidR="004E1287" w:rsidRDefault="00020E0D">
      <w:pPr>
        <w:framePr w:w="1140" w:h="189" w:hRule="exact" w:wrap="auto" w:vAnchor="page" w:hAnchor="page" w:x="8832" w:y="4754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6 450,0</w:t>
      </w:r>
    </w:p>
    <w:p w:rsidR="004E1287" w:rsidRDefault="00020E0D">
      <w:pPr>
        <w:framePr w:w="1158" w:h="189" w:hRule="exact" w:wrap="auto" w:vAnchor="page" w:hAnchor="page" w:x="9972" w:y="5062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2 219 640,6</w:t>
      </w:r>
    </w:p>
    <w:p w:rsidR="004E1287" w:rsidRDefault="00020E0D">
      <w:pPr>
        <w:framePr w:w="1158" w:h="189" w:hRule="exact" w:wrap="auto" w:vAnchor="page" w:hAnchor="page" w:x="9972" w:y="4446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2 213 090,6</w:t>
      </w:r>
    </w:p>
    <w:p w:rsidR="004E1287" w:rsidRDefault="00020E0D">
      <w:pPr>
        <w:framePr w:w="1158" w:h="189" w:hRule="exact" w:wrap="auto" w:vAnchor="page" w:hAnchor="page" w:x="9972" w:y="4754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6 550,0</w:t>
      </w:r>
    </w:p>
    <w:p w:rsidR="004E1287" w:rsidRDefault="00020E0D">
      <w:pPr>
        <w:framePr w:w="3388" w:h="240" w:hRule="exact" w:wrap="auto" w:vAnchor="page" w:hAnchor="page" w:x="1134" w:y="444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475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506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4446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1 964 043,1</w:t>
      </w:r>
    </w:p>
    <w:p w:rsidR="004E1287" w:rsidRDefault="00020E0D">
      <w:pPr>
        <w:framePr w:w="1140" w:h="189" w:hRule="exact" w:wrap="auto" w:vAnchor="page" w:hAnchor="page" w:x="6552" w:y="4754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6 303,6</w:t>
      </w:r>
    </w:p>
    <w:p w:rsidR="004E1287" w:rsidRDefault="00020E0D">
      <w:pPr>
        <w:framePr w:w="1140" w:h="189" w:hRule="exact" w:wrap="auto" w:vAnchor="page" w:hAnchor="page" w:x="6552" w:y="5062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1 970 346,7</w:t>
      </w:r>
    </w:p>
    <w:p w:rsidR="004E1287" w:rsidRDefault="00F855CD">
      <w:pPr>
        <w:framePr w:w="9973" w:h="480" w:hRule="exact" w:wrap="auto" w:vAnchor="page" w:hAnchor="page" w:x="1082" w:y="58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9" style="position:absolute;z-index:-251655168;mso-position-horizontal-relative:page;mso-position-vertical-relative:page" from="54.05pt,599.05pt" to="552.3pt,599.05pt" o:allowincell="f" strokeweight="1pt">
            <w10:wrap anchorx="page" anchory="page"/>
          </v:line>
        </w:pict>
      </w:r>
      <w:r>
        <w:rPr>
          <w:noProof/>
        </w:rPr>
        <w:pict>
          <v:line id="_x0000_s1030" style="position:absolute;z-index:-251654144;mso-position-horizontal-relative:page;mso-position-vertical-relative:page" from="54.05pt,379.1pt" to="552.3pt,379.1pt" o:allowincell="f" strokeweight="1pt">
            <w10:wrap anchorx="page" anchory="page"/>
          </v:line>
        </w:pict>
      </w:r>
      <w:r>
        <w:rPr>
          <w:noProof/>
        </w:rPr>
        <w:pict>
          <v:line id="_x0000_s1031" style="position:absolute;z-index:-251653120;mso-position-horizontal-relative:page;mso-position-vertical-relative:page" from="55.95pt,717.3pt" to="552.3pt,717.3pt" o:allowincell="f" strokeweight="1pt">
            <w10:wrap anchorx="page" anchory="page"/>
          </v:line>
        </w:pict>
      </w:r>
      <w:r>
        <w:rPr>
          <w:noProof/>
        </w:rPr>
        <w:pict>
          <v:line id="_x0000_s1032" style="position:absolute;z-index:-251652096;mso-position-horizontal-relative:page;mso-position-vertical-relative:page" from="55.95pt,690.35pt" to="552.3pt,690.35pt" o:allowincell="f" strokeweight="1pt">
            <w10:wrap anchorx="page" anchory="page"/>
          </v:line>
        </w:pict>
      </w:r>
      <w:r>
        <w:rPr>
          <w:noProof/>
        </w:rPr>
        <w:pict>
          <v:line id="_x0000_s1033" style="position:absolute;z-index:-251651072;mso-position-horizontal-relative:page;mso-position-vertical-relative:page" from="55.95pt,651.4pt" to="552.3pt,651.4pt" o:allowincell="f" strokeweight="1pt">
            <w10:wrap anchorx="page" anchory="page"/>
          </v:line>
        </w:pict>
      </w:r>
      <w:r>
        <w:rPr>
          <w:noProof/>
        </w:rPr>
        <w:pict>
          <v:line id="_x0000_s1034" style="position:absolute;z-index:-251650048;mso-position-horizontal-relative:page;mso-position-vertical-relative:page" from="55.95pt,624.45pt" to="552.3pt,624.45pt" o:allowincell="f" strokeweight="1pt">
            <w10:wrap anchorx="page" anchory="page"/>
          </v:line>
        </w:pict>
      </w:r>
      <w:r>
        <w:rPr>
          <w:noProof/>
        </w:rPr>
        <w:pict>
          <v:line id="_x0000_s1035" style="position:absolute;z-index:-251649024;mso-position-horizontal-relative:page;mso-position-vertical-relative:page" from="55.95pt,581.35pt" to="552.3pt,581.35pt" o:allowincell="f" strokeweight="1pt">
            <w10:wrap anchorx="page" anchory="page"/>
          </v:line>
        </w:pict>
      </w:r>
      <w:r>
        <w:rPr>
          <w:noProof/>
        </w:rPr>
        <w:pict>
          <v:line id="_x0000_s1036" style="position:absolute;z-index:-251648000;mso-position-horizontal-relative:page;mso-position-vertical-relative:page" from="55.95pt,518.4pt" to="552.3pt,518.4pt" o:allowincell="f" strokeweight="1pt">
            <w10:wrap anchorx="page" anchory="page"/>
          </v:line>
        </w:pict>
      </w:r>
      <w:r>
        <w:rPr>
          <w:noProof/>
        </w:rPr>
        <w:pict>
          <v:line id="_x0000_s1037" style="position:absolute;z-index:-251646976;mso-position-horizontal-relative:page;mso-position-vertical-relative:page" from="55.95pt,455.45pt" to="552.3pt,455.45pt" o:allowincell="f" strokeweight="1pt">
            <w10:wrap anchorx="page" anchory="page"/>
          </v:line>
        </w:pict>
      </w:r>
      <w:r>
        <w:rPr>
          <w:noProof/>
        </w:rPr>
        <w:pict>
          <v:line id="_x0000_s1038" style="position:absolute;z-index:-251645952;mso-position-horizontal-relative:page;mso-position-vertical-relative:page" from="55.95pt,404.5pt" to="552.3pt,40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6501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6501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6501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6501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6501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6501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6501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6501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6501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6501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6501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6501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71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Удосконалення  законотворчого процесу та нормативно-правової бази для реалізації реформ та програм розвитку держави для впровадження в Україні європейських стандартів</w:t>
      </w:r>
    </w:p>
    <w:p w:rsidR="004E1287" w:rsidRDefault="00020E0D">
      <w:pPr>
        <w:framePr w:w="1036" w:h="225" w:hRule="exact" w:wrap="auto" w:vAnchor="page" w:hAnchor="page" w:x="6958" w:y="76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76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700" w:h="210" w:hRule="exact" w:wrap="auto" w:vAnchor="page" w:hAnchor="page" w:x="5138" w:y="761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761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Створення АС "Електронний законопроект"</w:t>
      </w:r>
    </w:p>
    <w:p w:rsidR="004E1287" w:rsidRDefault="00020E0D">
      <w:pPr>
        <w:framePr w:w="1036" w:h="225" w:hRule="exact" w:wrap="auto" w:vAnchor="page" w:hAnchor="page" w:x="6958" w:y="8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700" w:h="210" w:hRule="exact" w:wrap="auto" w:vAnchor="page" w:hAnchor="page" w:x="5138" w:y="81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81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Створення та впровадження веб-платформи цифрового представництва народного депутата України</w:t>
      </w:r>
    </w:p>
    <w:p w:rsidR="004E1287" w:rsidRDefault="00020E0D">
      <w:pPr>
        <w:framePr w:w="1036" w:h="225" w:hRule="exact" w:wrap="auto" w:vAnchor="page" w:hAnchor="page" w:x="6958" w:y="91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700" w:h="210" w:hRule="exact" w:wrap="auto" w:vAnchor="page" w:hAnchor="page" w:x="5138" w:y="91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91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Створення програмного комплексу "Технологічна база даних нормативно-правової інформації "Законодавство" за стандартами Європейського Парламенту</w:t>
      </w:r>
    </w:p>
    <w:p w:rsidR="004E1287" w:rsidRDefault="00020E0D">
      <w:pPr>
        <w:framePr w:w="1022" w:h="225" w:hRule="exact" w:wrap="auto" w:vAnchor="page" w:hAnchor="page" w:x="7980" w:y="10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700" w:h="210" w:hRule="exact" w:wrap="auto" w:vAnchor="page" w:hAnchor="page" w:x="5138" w:y="104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04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Впровадження системи електронного голосування та підрахунку голосів із забезпеченням функції персонального голосування з використанням ID-картки народного депутата України</w:t>
      </w:r>
    </w:p>
    <w:p w:rsidR="004E1287" w:rsidRDefault="00020E0D">
      <w:pPr>
        <w:framePr w:w="10104" w:h="240" w:hRule="exact" w:wrap="auto" w:vAnchor="page" w:hAnchor="page" w:x="1082" w:y="1171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Підвищення поінформованості громадян України про діяльність Верховної Ради України</w:t>
      </w:r>
    </w:p>
    <w:p w:rsidR="004E1287" w:rsidRDefault="00020E0D">
      <w:pPr>
        <w:framePr w:w="1064" w:h="225" w:hRule="exact" w:wrap="auto" w:vAnchor="page" w:hAnchor="page" w:x="5894" w:y="12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2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7980" w:y="12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8932" w:y="12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12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 </w:t>
      </w:r>
    </w:p>
    <w:p w:rsidR="004E1287" w:rsidRDefault="00020E0D">
      <w:pPr>
        <w:framePr w:w="700" w:h="210" w:hRule="exact" w:wrap="auto" w:vAnchor="page" w:hAnchor="page" w:x="5138" w:y="120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20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Створення нових інформаційно-аналітичних програм </w:t>
      </w:r>
    </w:p>
    <w:p w:rsidR="004E1287" w:rsidRDefault="00020E0D">
      <w:pPr>
        <w:framePr w:w="1064" w:h="225" w:hRule="exact" w:wrap="auto" w:vAnchor="page" w:hAnchor="page" w:x="5894" w:y="125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25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25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125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125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1254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254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кількості переглядів каналу (рейтинг)</w:t>
      </w:r>
    </w:p>
    <w:p w:rsidR="004E1287" w:rsidRDefault="00020E0D">
      <w:pPr>
        <w:framePr w:w="1064" w:h="225" w:hRule="exact" w:wrap="auto" w:vAnchor="page" w:hAnchor="page" w:x="5894" w:y="130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30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154,0</w:t>
      </w:r>
    </w:p>
    <w:p w:rsidR="004E1287" w:rsidRDefault="00020E0D">
      <w:pPr>
        <w:framePr w:w="1022" w:h="225" w:hRule="exact" w:wrap="auto" w:vAnchor="page" w:hAnchor="page" w:x="7980" w:y="130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30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30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308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30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Збільшення кількості переглядів у соціальних мережах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Twitter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Instagram</w:t>
      </w:r>
      <w:proofErr w:type="spellEnd"/>
    </w:p>
    <w:p w:rsidR="004E1287" w:rsidRDefault="00020E0D">
      <w:pPr>
        <w:framePr w:w="1064" w:h="225" w:hRule="exact" w:wrap="auto" w:vAnchor="page" w:hAnchor="page" w:x="5894" w:y="13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3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22" w:h="225" w:hRule="exact" w:wrap="auto" w:vAnchor="page" w:hAnchor="page" w:x="7980" w:y="13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8932" w:y="13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06" w:h="225" w:hRule="exact" w:wrap="auto" w:vAnchor="page" w:hAnchor="page" w:x="10049" w:y="13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138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38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відвідувачів парламенту під час проведення екскурсій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030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Державне управління справами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9" style="position:absolute;margin-left:56.65pt;margin-top:174.3pt;width:499.8pt;height:.65pt;z-index:-2516449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40" style="position:absolute;margin-left:56.65pt;margin-top:157.5pt;width:499.8pt;height:.65pt;z-index:-2516439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41" style="position:absolute;margin-left:56.65pt;margin-top:143.5pt;width:499.8pt;height:.65pt;z-index:-25164288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273 497,8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2 371 002,9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2 644 500,7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2 457 300,2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2 135 824,5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321 475,7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2 639 167,7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2 300 715,9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338 451,8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2 769 220,7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2 420 469,7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348 751,0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2 166 360,6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308 837,3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2 475 197,9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2" style="position:absolute;z-index:-251641856;mso-position-horizontal-relative:page;mso-position-vertical-relative:page" from="54.05pt,751.55pt" to="552.3pt,751.55pt" o:allowincell="f" strokeweight="1pt">
            <w10:wrap anchorx="page" anchory="page"/>
          </v:line>
        </w:pict>
      </w:r>
      <w:r>
        <w:rPr>
          <w:noProof/>
        </w:rPr>
        <w:pict>
          <v:line id="_x0000_s1043" style="position:absolute;z-index:-251640832;mso-position-horizontal-relative:page;mso-position-vertical-relative:page" from="54.05pt,670.85pt" to="552.3pt,670.85pt" o:allowincell="f" strokeweight="1pt">
            <w10:wrap anchorx="page" anchory="page"/>
          </v:line>
        </w:pict>
      </w:r>
      <w:r>
        <w:rPr>
          <w:noProof/>
        </w:rPr>
        <w:pict>
          <v:line id="_x0000_s1044" style="position:absolute;z-index:-251639808;mso-position-horizontal-relative:page;mso-position-vertical-relative:page" from="54.05pt,524.25pt" to="552.3pt,524.25pt" o:allowincell="f" strokeweight="1pt">
            <w10:wrap anchorx="page" anchory="page"/>
          </v:line>
        </w:pict>
      </w:r>
      <w:r>
        <w:rPr>
          <w:noProof/>
        </w:rPr>
        <w:pict>
          <v:line id="_x0000_s1045" style="position:absolute;z-index:-251638784;mso-position-horizontal-relative:page;mso-position-vertical-relative:page" from="54.05pt,299.75pt" to="552.3pt,299.75pt" o:allowincell="f" strokeweight="1pt">
            <w10:wrap anchorx="page" anchory="page"/>
          </v:line>
        </w:pict>
      </w:r>
      <w:r>
        <w:rPr>
          <w:noProof/>
        </w:rPr>
        <w:pict>
          <v:line id="_x0000_s1046" style="position:absolute;z-index:-251637760;mso-position-horizontal-relative:page;mso-position-vertical-relative:page" from="55.95pt,723.2pt" to="552.3pt,723.2pt" o:allowincell="f" strokeweight="1pt">
            <w10:wrap anchorx="page" anchory="page"/>
          </v:line>
        </w:pict>
      </w:r>
      <w:r>
        <w:rPr>
          <w:noProof/>
        </w:rPr>
        <w:pict>
          <v:line id="_x0000_s1047" style="position:absolute;z-index:-251636736;mso-position-horizontal-relative:page;mso-position-vertical-relative:page" from="55.95pt,696.25pt" to="552.3pt,696.25pt" o:allowincell="f" strokeweight="1pt">
            <w10:wrap anchorx="page" anchory="page"/>
          </v:line>
        </w:pict>
      </w:r>
      <w:r>
        <w:rPr>
          <w:noProof/>
        </w:rPr>
        <w:pict>
          <v:line id="_x0000_s1048" style="position:absolute;z-index:-251635712;mso-position-horizontal-relative:page;mso-position-vertical-relative:page" from="55.95pt,642.5pt" to="552.3pt,642.5pt" o:allowincell="f" strokeweight="1pt">
            <w10:wrap anchorx="page" anchory="page"/>
          </v:line>
        </w:pict>
      </w:r>
      <w:r>
        <w:rPr>
          <w:noProof/>
        </w:rPr>
        <w:pict>
          <v:line id="_x0000_s1049" style="position:absolute;z-index:-251634688;mso-position-horizontal-relative:page;mso-position-vertical-relative:page" from="55.95pt,615.55pt" to="552.3pt,615.55pt" o:allowincell="f" strokeweight="1pt">
            <w10:wrap anchorx="page" anchory="page"/>
          </v:line>
        </w:pict>
      </w:r>
      <w:r>
        <w:rPr>
          <w:noProof/>
        </w:rPr>
        <w:pict>
          <v:line id="_x0000_s1050" style="position:absolute;z-index:-251633664;mso-position-horizontal-relative:page;mso-position-vertical-relative:page" from="55.95pt,588.6pt" to="552.3pt,588.6pt" o:allowincell="f" strokeweight="1pt">
            <w10:wrap anchorx="page" anchory="page"/>
          </v:line>
        </w:pict>
      </w:r>
      <w:r>
        <w:rPr>
          <w:noProof/>
        </w:rPr>
        <w:pict>
          <v:line id="_x0000_s1051" style="position:absolute;z-index:-251632640;mso-position-horizontal-relative:page;mso-position-vertical-relative:page" from="55.95pt,549.65pt" to="552.3pt,549.65pt" o:allowincell="f" strokeweight="1pt">
            <w10:wrap anchorx="page" anchory="page"/>
          </v:line>
        </w:pict>
      </w:r>
      <w:r>
        <w:rPr>
          <w:noProof/>
        </w:rPr>
        <w:pict>
          <v:line id="_x0000_s1052" style="position:absolute;z-index:-251631616;mso-position-horizontal-relative:page;mso-position-vertical-relative:page" from="55.95pt,495.9pt" to="552.3pt,495.9pt" o:allowincell="f" strokeweight="1pt">
            <w10:wrap anchorx="page" anchory="page"/>
          </v:line>
        </w:pict>
      </w:r>
      <w:r>
        <w:rPr>
          <w:noProof/>
        </w:rPr>
        <w:pict>
          <v:line id="_x0000_s1053" style="position:absolute;z-index:-251630592;mso-position-horizontal-relative:page;mso-position-vertical-relative:page" from="55.95pt,468.95pt" to="552.3pt,468.95pt" o:allowincell="f" strokeweight="1pt">
            <w10:wrap anchorx="page" anchory="page"/>
          </v:line>
        </w:pict>
      </w:r>
      <w:r>
        <w:rPr>
          <w:noProof/>
        </w:rPr>
        <w:pict>
          <v:line id="_x0000_s1054" style="position:absolute;z-index:-251629568;mso-position-horizontal-relative:page;mso-position-vertical-relative:page" from="55.95pt,442pt" to="552.3pt,442pt" o:allowincell="f" strokeweight="1pt">
            <w10:wrap anchorx="page" anchory="page"/>
          </v:line>
        </w:pict>
      </w:r>
      <w:r>
        <w:rPr>
          <w:noProof/>
        </w:rPr>
        <w:pict>
          <v:line id="_x0000_s1055" style="position:absolute;z-index:-251628544;mso-position-horizontal-relative:page;mso-position-vertical-relative:page" from="55.95pt,415.05pt" to="552.3pt,415.05pt" o:allowincell="f" strokeweight="1pt">
            <w10:wrap anchorx="page" anchory="page"/>
          </v:line>
        </w:pict>
      </w:r>
      <w:r>
        <w:rPr>
          <w:noProof/>
        </w:rPr>
        <w:pict>
          <v:line id="_x0000_s1056" style="position:absolute;z-index:-251627520;mso-position-horizontal-relative:page;mso-position-vertical-relative:page" from="55.95pt,376.1pt" to="552.3pt,376.1pt" o:allowincell="f" strokeweight="1pt">
            <w10:wrap anchorx="page" anchory="page"/>
          </v:line>
        </w:pict>
      </w:r>
      <w:r>
        <w:rPr>
          <w:noProof/>
        </w:rPr>
        <w:pict>
          <v:line id="_x0000_s1057" style="position:absolute;z-index:-251626496;mso-position-horizontal-relative:page;mso-position-vertical-relative:page" from="55.95pt,349.15pt" to="552.3pt,349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72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Матеріально-технічне, фінансове, інформаційно-аналітичне, соціально-побутове та інше забезпечення діяльності Президента України, Адміністрації Президента України та інших створених Президентом України консультативних, дорадчих та допоміжних органів і служ</w:t>
      </w:r>
    </w:p>
    <w:p w:rsidR="004E1287" w:rsidRDefault="00020E0D">
      <w:pPr>
        <w:framePr w:w="1064" w:h="225" w:hRule="exact" w:wrap="auto" w:vAnchor="page" w:hAnchor="page" w:x="5894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36" w:h="225" w:hRule="exact" w:wrap="auto" w:vAnchor="page" w:hAnchor="page" w:x="6958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22" w:h="225" w:hRule="exact" w:wrap="auto" w:vAnchor="page" w:hAnchor="page" w:x="7980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8932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06" w:h="225" w:hRule="exact" w:wrap="auto" w:vAnchor="page" w:hAnchor="page" w:x="10049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 </w:t>
      </w:r>
    </w:p>
    <w:p w:rsidR="004E1287" w:rsidRDefault="00020E0D">
      <w:pPr>
        <w:framePr w:w="700" w:h="210" w:hRule="exact" w:wrap="auto" w:vAnchor="page" w:hAnchor="page" w:x="5138" w:y="602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602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забезпечених в межах України перевезень авіаційним транспортом офіційних делегацій на чолі з Президентом України</w:t>
      </w:r>
    </w:p>
    <w:p w:rsidR="004E1287" w:rsidRDefault="00020E0D">
      <w:pPr>
        <w:framePr w:w="1064" w:h="225" w:hRule="exact" w:wrap="auto" w:vAnchor="page" w:hAnchor="page" w:x="5894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250,0</w:t>
      </w:r>
    </w:p>
    <w:p w:rsidR="004E1287" w:rsidRDefault="00020E0D">
      <w:pPr>
        <w:framePr w:w="1036" w:h="225" w:hRule="exact" w:wrap="auto" w:vAnchor="page" w:hAnchor="page" w:x="6958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250,0</w:t>
      </w:r>
    </w:p>
    <w:p w:rsidR="004E1287" w:rsidRDefault="00020E0D">
      <w:pPr>
        <w:framePr w:w="1022" w:h="225" w:hRule="exact" w:wrap="auto" w:vAnchor="page" w:hAnchor="page" w:x="7980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260,0</w:t>
      </w:r>
    </w:p>
    <w:p w:rsidR="004E1287" w:rsidRDefault="00020E0D">
      <w:pPr>
        <w:framePr w:w="1022" w:h="225" w:hRule="exact" w:wrap="auto" w:vAnchor="page" w:hAnchor="page" w:x="8932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260,0</w:t>
      </w:r>
    </w:p>
    <w:p w:rsidR="004E1287" w:rsidRDefault="00020E0D">
      <w:pPr>
        <w:framePr w:w="1006" w:h="225" w:hRule="exact" w:wrap="auto" w:vAnchor="page" w:hAnchor="page" w:x="10049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260,0 </w:t>
      </w:r>
    </w:p>
    <w:p w:rsidR="004E1287" w:rsidRDefault="00020E0D">
      <w:pPr>
        <w:framePr w:w="700" w:h="210" w:hRule="exact" w:wrap="auto" w:vAnchor="page" w:hAnchor="page" w:x="5138" w:y="704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480" w:hRule="exact" w:wrap="auto" w:vAnchor="page" w:hAnchor="page" w:x="1082" w:y="704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офіційних заходів за участю Президента України</w:t>
      </w:r>
    </w:p>
    <w:p w:rsidR="004E1287" w:rsidRDefault="00020E0D">
      <w:pPr>
        <w:framePr w:w="1064" w:h="225" w:hRule="exact" w:wrap="auto" w:vAnchor="page" w:hAnchor="page" w:x="5894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151 677,1</w:t>
      </w:r>
    </w:p>
    <w:p w:rsidR="004E1287" w:rsidRDefault="00020E0D">
      <w:pPr>
        <w:framePr w:w="1036" w:h="225" w:hRule="exact" w:wrap="auto" w:vAnchor="page" w:hAnchor="page" w:x="6958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151 677,1</w:t>
      </w:r>
    </w:p>
    <w:p w:rsidR="004E1287" w:rsidRDefault="00020E0D">
      <w:pPr>
        <w:framePr w:w="1022" w:h="225" w:hRule="exact" w:wrap="auto" w:vAnchor="page" w:hAnchor="page" w:x="7980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151 677,1</w:t>
      </w:r>
    </w:p>
    <w:p w:rsidR="004E1287" w:rsidRDefault="00020E0D">
      <w:pPr>
        <w:framePr w:w="1022" w:h="225" w:hRule="exact" w:wrap="auto" w:vAnchor="page" w:hAnchor="page" w:x="8932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151 677,1</w:t>
      </w:r>
    </w:p>
    <w:p w:rsidR="004E1287" w:rsidRDefault="00020E0D">
      <w:pPr>
        <w:framePr w:w="1006" w:h="225" w:hRule="exact" w:wrap="auto" w:vAnchor="page" w:hAnchor="page" w:x="10049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151 677,1 </w:t>
      </w:r>
    </w:p>
    <w:p w:rsidR="004E1287" w:rsidRDefault="00020E0D">
      <w:pPr>
        <w:framePr w:w="700" w:h="210" w:hRule="exact" w:wrap="auto" w:vAnchor="page" w:hAnchor="page" w:x="5138" w:y="758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 м.</w:t>
      </w:r>
    </w:p>
    <w:p w:rsidR="004E1287" w:rsidRDefault="00020E0D">
      <w:pPr>
        <w:framePr w:w="3272" w:h="720" w:hRule="exact" w:wrap="auto" w:vAnchor="page" w:hAnchor="page" w:x="1082" w:y="75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Площа державних резиденцій,  адміністративних і господарських об'єктів, прилеглої території</w:t>
      </w:r>
    </w:p>
    <w:p w:rsidR="004E1287" w:rsidRDefault="00020E0D">
      <w:pPr>
        <w:framePr w:w="1064" w:h="225" w:hRule="exact" w:wrap="auto" w:vAnchor="page" w:hAnchor="page" w:x="5894" w:y="83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203,0</w:t>
      </w:r>
    </w:p>
    <w:p w:rsidR="004E1287" w:rsidRDefault="00020E0D">
      <w:pPr>
        <w:framePr w:w="1036" w:h="225" w:hRule="exact" w:wrap="auto" w:vAnchor="page" w:hAnchor="page" w:x="6958" w:y="83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203,0</w:t>
      </w:r>
    </w:p>
    <w:p w:rsidR="004E1287" w:rsidRDefault="00020E0D">
      <w:pPr>
        <w:framePr w:w="1022" w:h="225" w:hRule="exact" w:wrap="auto" w:vAnchor="page" w:hAnchor="page" w:x="7980" w:y="83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190,0</w:t>
      </w:r>
    </w:p>
    <w:p w:rsidR="004E1287" w:rsidRDefault="00020E0D">
      <w:pPr>
        <w:framePr w:w="1022" w:h="225" w:hRule="exact" w:wrap="auto" w:vAnchor="page" w:hAnchor="page" w:x="8932" w:y="83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190,0</w:t>
      </w:r>
    </w:p>
    <w:p w:rsidR="004E1287" w:rsidRDefault="00020E0D">
      <w:pPr>
        <w:framePr w:w="1006" w:h="225" w:hRule="exact" w:wrap="auto" w:vAnchor="page" w:hAnchor="page" w:x="10049" w:y="83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190,0 </w:t>
      </w:r>
    </w:p>
    <w:p w:rsidR="004E1287" w:rsidRDefault="00020E0D">
      <w:pPr>
        <w:framePr w:w="700" w:h="210" w:hRule="exact" w:wrap="auto" w:vAnchor="page" w:hAnchor="page" w:x="5138" w:y="836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83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транспортних засобів ДО "Автобаза ДУС"</w:t>
      </w:r>
    </w:p>
    <w:p w:rsidR="004E1287" w:rsidRDefault="00020E0D">
      <w:pPr>
        <w:framePr w:w="1064" w:h="225" w:hRule="exact" w:wrap="auto" w:vAnchor="page" w:hAnchor="page" w:x="5894" w:y="89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31,0</w:t>
      </w:r>
    </w:p>
    <w:p w:rsidR="004E1287" w:rsidRDefault="00020E0D">
      <w:pPr>
        <w:framePr w:w="1036" w:h="225" w:hRule="exact" w:wrap="auto" w:vAnchor="page" w:hAnchor="page" w:x="6958" w:y="89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31,0</w:t>
      </w:r>
    </w:p>
    <w:p w:rsidR="004E1287" w:rsidRDefault="00020E0D">
      <w:pPr>
        <w:framePr w:w="1022" w:h="225" w:hRule="exact" w:wrap="auto" w:vAnchor="page" w:hAnchor="page" w:x="7980" w:y="89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31,0</w:t>
      </w:r>
    </w:p>
    <w:p w:rsidR="004E1287" w:rsidRDefault="00020E0D">
      <w:pPr>
        <w:framePr w:w="1022" w:h="225" w:hRule="exact" w:wrap="auto" w:vAnchor="page" w:hAnchor="page" w:x="8932" w:y="89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31,0</w:t>
      </w:r>
    </w:p>
    <w:p w:rsidR="004E1287" w:rsidRDefault="00020E0D">
      <w:pPr>
        <w:framePr w:w="1006" w:h="225" w:hRule="exact" w:wrap="auto" w:vAnchor="page" w:hAnchor="page" w:x="10049" w:y="89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31,0 </w:t>
      </w:r>
    </w:p>
    <w:p w:rsidR="004E1287" w:rsidRDefault="00020E0D">
      <w:pPr>
        <w:framePr w:w="700" w:h="210" w:hRule="exact" w:wrap="auto" w:vAnchor="page" w:hAnchor="page" w:x="5138" w:y="890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480" w:hRule="exact" w:wrap="auto" w:vAnchor="page" w:hAnchor="page" w:x="1082" w:y="890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візитів Президента України за кордон</w:t>
      </w:r>
    </w:p>
    <w:p w:rsidR="004E1287" w:rsidRDefault="00020E0D">
      <w:pPr>
        <w:framePr w:w="1064" w:h="225" w:hRule="exact" w:wrap="auto" w:vAnchor="page" w:hAnchor="page" w:x="5894" w:y="94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36" w:h="225" w:hRule="exact" w:wrap="auto" w:vAnchor="page" w:hAnchor="page" w:x="6958" w:y="94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22" w:h="225" w:hRule="exact" w:wrap="auto" w:vAnchor="page" w:hAnchor="page" w:x="7980" w:y="94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94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94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943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94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повітряних суден ДАП "Україна"</w:t>
      </w:r>
    </w:p>
    <w:p w:rsidR="004E1287" w:rsidRDefault="00020E0D">
      <w:pPr>
        <w:framePr w:w="10104" w:h="480" w:hRule="exact" w:wrap="auto" w:vAnchor="page" w:hAnchor="page" w:x="1082" w:y="1000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Створення необхідних умов для виконання Президентом України його конституційних повноважень щодо нагородження державними нагородами, встановлення президентських відзнак та нагородження ними</w:t>
      </w:r>
    </w:p>
    <w:p w:rsidR="004E1287" w:rsidRDefault="00020E0D">
      <w:pPr>
        <w:framePr w:w="1036" w:h="225" w:hRule="exact" w:wrap="auto" w:vAnchor="page" w:hAnchor="page" w:x="6958" w:y="10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76 050,0</w:t>
      </w:r>
    </w:p>
    <w:p w:rsidR="004E1287" w:rsidRDefault="00020E0D">
      <w:pPr>
        <w:framePr w:w="1022" w:h="225" w:hRule="exact" w:wrap="auto" w:vAnchor="page" w:hAnchor="page" w:x="7980" w:y="10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5 180,0</w:t>
      </w:r>
    </w:p>
    <w:p w:rsidR="004E1287" w:rsidRDefault="00020E0D">
      <w:pPr>
        <w:framePr w:w="1022" w:h="225" w:hRule="exact" w:wrap="auto" w:vAnchor="page" w:hAnchor="page" w:x="8932" w:y="10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5 230,0</w:t>
      </w:r>
    </w:p>
    <w:p w:rsidR="004E1287" w:rsidRDefault="00020E0D">
      <w:pPr>
        <w:framePr w:w="1006" w:h="225" w:hRule="exact" w:wrap="auto" w:vAnchor="page" w:hAnchor="page" w:x="10049" w:y="10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5 230,0 </w:t>
      </w:r>
    </w:p>
    <w:p w:rsidR="004E1287" w:rsidRDefault="00020E0D">
      <w:pPr>
        <w:framePr w:w="700" w:h="210" w:hRule="exact" w:wrap="auto" w:vAnchor="page" w:hAnchor="page" w:x="5138" w:y="1051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051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виготовлених державних нагород, пам'ятних знаків</w:t>
      </w:r>
    </w:p>
    <w:p w:rsidR="004E1287" w:rsidRDefault="00020E0D">
      <w:pPr>
        <w:framePr w:w="1064" w:h="225" w:hRule="exact" w:wrap="auto" w:vAnchor="page" w:hAnchor="page" w:x="5894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36" w:h="225" w:hRule="exact" w:wrap="auto" w:vAnchor="page" w:hAnchor="page" w:x="6958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7980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1105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10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встановлених  Національних премій України імені Тараса Шевченка</w:t>
      </w:r>
    </w:p>
    <w:p w:rsidR="004E1287" w:rsidRDefault="00020E0D">
      <w:pPr>
        <w:framePr w:w="1064" w:h="225" w:hRule="exact" w:wrap="auto" w:vAnchor="page" w:hAnchor="page" w:x="5894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36" w:h="225" w:hRule="exact" w:wrap="auto" w:vAnchor="page" w:hAnchor="page" w:x="6958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7980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1183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183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встановлених  Державних премій України в галузі освіти</w:t>
      </w:r>
    </w:p>
    <w:p w:rsidR="004E1287" w:rsidRDefault="00020E0D">
      <w:pPr>
        <w:framePr w:w="1064" w:h="225" w:hRule="exact" w:wrap="auto" w:vAnchor="page" w:hAnchor="page" w:x="5894" w:y="123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36" w:h="225" w:hRule="exact" w:wrap="auto" w:vAnchor="page" w:hAnchor="page" w:x="6958" w:y="123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7980" w:y="123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23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123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123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23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встановлених  Державних премій України в галузі архітектури</w:t>
      </w:r>
    </w:p>
    <w:p w:rsidR="004E1287" w:rsidRDefault="00020E0D">
      <w:pPr>
        <w:framePr w:w="10104" w:h="480" w:hRule="exact" w:wrap="auto" w:vAnchor="page" w:hAnchor="page" w:x="1082" w:y="1293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Забезпечення надання якісних медичних послуг та збереження стану здоров'я осіб, обслуговування яких здійснюється Державним управлінням справами</w:t>
      </w:r>
    </w:p>
    <w:p w:rsidR="004E1287" w:rsidRDefault="00020E0D">
      <w:pPr>
        <w:framePr w:w="1064" w:h="225" w:hRule="exact" w:wrap="auto" w:vAnchor="page" w:hAnchor="page" w:x="5894" w:y="134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11 999</w:t>
      </w:r>
    </w:p>
    <w:p w:rsidR="004E1287" w:rsidRDefault="00020E0D">
      <w:pPr>
        <w:framePr w:w="1036" w:h="225" w:hRule="exact" w:wrap="auto" w:vAnchor="page" w:hAnchor="page" w:x="6958" w:y="134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12 250</w:t>
      </w:r>
    </w:p>
    <w:p w:rsidR="004E1287" w:rsidRDefault="00020E0D">
      <w:pPr>
        <w:framePr w:w="1022" w:h="225" w:hRule="exact" w:wrap="auto" w:vAnchor="page" w:hAnchor="page" w:x="7980" w:y="134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12 250</w:t>
      </w:r>
    </w:p>
    <w:p w:rsidR="004E1287" w:rsidRDefault="00020E0D">
      <w:pPr>
        <w:framePr w:w="1022" w:h="225" w:hRule="exact" w:wrap="auto" w:vAnchor="page" w:hAnchor="page" w:x="8932" w:y="134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12 250</w:t>
      </w:r>
    </w:p>
    <w:p w:rsidR="004E1287" w:rsidRDefault="00020E0D">
      <w:pPr>
        <w:framePr w:w="1006" w:h="225" w:hRule="exact" w:wrap="auto" w:vAnchor="page" w:hAnchor="page" w:x="10049" w:y="134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12 250 </w:t>
      </w:r>
    </w:p>
    <w:p w:rsidR="004E1287" w:rsidRDefault="00020E0D">
      <w:pPr>
        <w:framePr w:w="700" w:h="210" w:hRule="exact" w:wrap="auto" w:vAnchor="page" w:hAnchor="page" w:x="5138" w:y="1344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480" w:hRule="exact" w:wrap="auto" w:vAnchor="page" w:hAnchor="page" w:x="1082" w:y="1344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пролікованих пацієнтів в умовах стаціонару</w:t>
      </w:r>
    </w:p>
    <w:p w:rsidR="004E1287" w:rsidRDefault="00020E0D">
      <w:pPr>
        <w:framePr w:w="1064" w:h="225" w:hRule="exact" w:wrap="auto" w:vAnchor="page" w:hAnchor="page" w:x="5894" w:y="139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616,9</w:t>
      </w:r>
    </w:p>
    <w:p w:rsidR="004E1287" w:rsidRDefault="00020E0D">
      <w:pPr>
        <w:framePr w:w="1036" w:h="225" w:hRule="exact" w:wrap="auto" w:vAnchor="page" w:hAnchor="page" w:x="6958" w:y="139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827,5</w:t>
      </w:r>
    </w:p>
    <w:p w:rsidR="004E1287" w:rsidRDefault="00020E0D">
      <w:pPr>
        <w:framePr w:w="1022" w:h="225" w:hRule="exact" w:wrap="auto" w:vAnchor="page" w:hAnchor="page" w:x="7980" w:y="139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827,5</w:t>
      </w:r>
    </w:p>
    <w:p w:rsidR="004E1287" w:rsidRDefault="00020E0D">
      <w:pPr>
        <w:framePr w:w="1022" w:h="225" w:hRule="exact" w:wrap="auto" w:vAnchor="page" w:hAnchor="page" w:x="8932" w:y="139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827,5</w:t>
      </w:r>
    </w:p>
    <w:p w:rsidR="004E1287" w:rsidRDefault="00020E0D">
      <w:pPr>
        <w:framePr w:w="1006" w:h="225" w:hRule="exact" w:wrap="auto" w:vAnchor="page" w:hAnchor="page" w:x="10049" w:y="139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827,5 </w:t>
      </w:r>
    </w:p>
    <w:p w:rsidR="004E1287" w:rsidRDefault="00020E0D">
      <w:pPr>
        <w:framePr w:w="700" w:h="210" w:hRule="exact" w:wrap="auto" w:vAnchor="page" w:hAnchor="page" w:x="5138" w:y="139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39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лікарських відвідувань у медичних установах</w:t>
      </w:r>
    </w:p>
    <w:p w:rsidR="004E1287" w:rsidRDefault="00020E0D">
      <w:pPr>
        <w:framePr w:w="10104" w:h="480" w:hRule="exact" w:wrap="auto" w:vAnchor="page" w:hAnchor="page" w:x="1082" w:y="1455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Впровадження результатів фундаментальних і прикладних наукових досліджень у діяльність органів державної влади та управління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left:0;text-align:left;z-index:-251625472;mso-position-horizontal-relative:page;mso-position-vertical-relative:page" from="55.95pt,208.7pt" to="552.3pt,208.7pt" o:allowincell="f" strokeweight="1pt">
            <w10:wrap anchorx="page" anchory="page"/>
          </v:line>
        </w:pict>
      </w:r>
      <w:r>
        <w:rPr>
          <w:noProof/>
        </w:rPr>
        <w:pict>
          <v:line id="_x0000_s1059" style="position:absolute;left:0;text-align:left;z-index:-251624448;mso-position-horizontal-relative:page;mso-position-vertical-relative:page" from="55.95pt,157.75pt" to="552.3pt,157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65,7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65,7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54,3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91,4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65,7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завершених та впроваджених прикладних наукових досліджень у сфері державного управління, стратегічних проблем внутрішньої та зовнішньої політики в поточному році у загальній їх кількості</w:t>
      </w:r>
    </w:p>
    <w:p w:rsidR="004E1287" w:rsidRDefault="00020E0D">
      <w:pPr>
        <w:framePr w:w="1064" w:h="225" w:hRule="exact" w:wrap="auto" w:vAnchor="page" w:hAnchor="page" w:x="5894" w:y="32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35,7</w:t>
      </w:r>
    </w:p>
    <w:p w:rsidR="004E1287" w:rsidRDefault="00020E0D">
      <w:pPr>
        <w:framePr w:w="1036" w:h="225" w:hRule="exact" w:wrap="auto" w:vAnchor="page" w:hAnchor="page" w:x="6958" w:y="32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35,7</w:t>
      </w:r>
    </w:p>
    <w:p w:rsidR="004E1287" w:rsidRDefault="00020E0D">
      <w:pPr>
        <w:framePr w:w="1022" w:h="225" w:hRule="exact" w:wrap="auto" w:vAnchor="page" w:hAnchor="page" w:x="7980" w:y="32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33,3</w:t>
      </w:r>
    </w:p>
    <w:p w:rsidR="004E1287" w:rsidRDefault="00020E0D">
      <w:pPr>
        <w:framePr w:w="1022" w:h="225" w:hRule="exact" w:wrap="auto" w:vAnchor="page" w:hAnchor="page" w:x="8932" w:y="32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66,7</w:t>
      </w:r>
    </w:p>
    <w:p w:rsidR="004E1287" w:rsidRDefault="00020E0D">
      <w:pPr>
        <w:framePr w:w="1006" w:h="225" w:hRule="exact" w:wrap="auto" w:vAnchor="page" w:hAnchor="page" w:x="10049" w:y="32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35,7 </w:t>
      </w:r>
    </w:p>
    <w:p w:rsidR="004E1287" w:rsidRDefault="00020E0D">
      <w:pPr>
        <w:framePr w:w="700" w:h="210" w:hRule="exact" w:wrap="auto" w:vAnchor="page" w:hAnchor="page" w:x="5138" w:y="321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321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завершених та впроваджених фундаментальних наукових досліджень у сфері державного управління в поточному році у загальній їх кількості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041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Господарсько-фінансовий департамент Секретаріату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Кабiнету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Мiнiстрiв</w:t>
      </w:r>
      <w:proofErr w:type="spellEnd"/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0" style="position:absolute;margin-left:56.65pt;margin-top:174.3pt;width:499.8pt;height:.65pt;z-index:-2516234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61" style="position:absolute;margin-left:56.65pt;margin-top:157.5pt;width:499.8pt;height:.65pt;z-index:-2516224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62" style="position:absolute;margin-left:56.65pt;margin-top:143.5pt;width:499.8pt;height:.65pt;z-index:-25162137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60 114,6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1 782 318,1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1 842 432,7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1 753 268,0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1 730 913,1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22 354,9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1 849 153,0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1 825 555,5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23 597,5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1 947 064,8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1 922 908,2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24 156,6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1 812 368,7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20 342,9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1 832 711,6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page;mso-position-vertical-relative:page" from="54.05pt,633pt" to="552.3pt,633pt" o:allowincell="f" strokeweight="1pt">
            <w10:wrap anchorx="page" anchory="page"/>
          </v:line>
        </w:pict>
      </w:r>
      <w:r>
        <w:rPr>
          <w:noProof/>
        </w:rPr>
        <w:pict>
          <v:line id="_x0000_s1064" style="position:absolute;z-index:-251619328;mso-position-horizontal-relative:page;mso-position-vertical-relative:page" from="54.05pt,461.05pt" to="552.3pt,461.05pt" o:allowincell="f" strokeweight="1pt">
            <w10:wrap anchorx="page" anchory="page"/>
          </v:line>
        </w:pict>
      </w:r>
      <w:r>
        <w:rPr>
          <w:noProof/>
        </w:rPr>
        <w:pict>
          <v:line id="_x0000_s1065" style="position:absolute;z-index:-25161830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066" style="position:absolute;z-index:-251617280;mso-position-horizontal-relative:page;mso-position-vertical-relative:page" from="55.95pt,748.3pt" to="552.3pt,748.3pt" o:allowincell="f" strokeweight="1pt">
            <w10:wrap anchorx="page" anchory="page"/>
          </v:line>
        </w:pict>
      </w:r>
      <w:r>
        <w:rPr>
          <w:noProof/>
        </w:rPr>
        <w:pict>
          <v:line id="_x0000_s1067" style="position:absolute;z-index:-251616256;mso-position-horizontal-relative:page;mso-position-vertical-relative:page" from="55.95pt,721.35pt" to="552.3pt,721.35pt" o:allowincell="f" strokeweight="1pt">
            <w10:wrap anchorx="page" anchory="page"/>
          </v:line>
        </w:pict>
      </w:r>
      <w:r>
        <w:rPr>
          <w:noProof/>
        </w:rPr>
        <w:pict>
          <v:line id="_x0000_s1068" style="position:absolute;z-index:-251615232;mso-position-horizontal-relative:page;mso-position-vertical-relative:page" from="55.95pt,682.4pt" to="552.3pt,682.4pt" o:allowincell="f" strokeweight="1pt">
            <w10:wrap anchorx="page" anchory="page"/>
          </v:line>
        </w:pict>
      </w:r>
      <w:r>
        <w:rPr>
          <w:noProof/>
        </w:rPr>
        <w:pict>
          <v:line id="_x0000_s1069" style="position:absolute;z-index:-251614208;mso-position-horizontal-relative:page;mso-position-vertical-relative:page" from="55.95pt,615.3pt" to="552.3pt,615.3pt" o:allowincell="f" strokeweight="1pt">
            <w10:wrap anchorx="page" anchory="page"/>
          </v:line>
        </w:pict>
      </w:r>
      <w:r>
        <w:rPr>
          <w:noProof/>
        </w:rPr>
        <w:pict>
          <v:line id="_x0000_s1070" style="position:absolute;z-index:-251613184;mso-position-horizontal-relative:page;mso-position-vertical-relative:page" from="55.95pt,588.35pt" to="552.3pt,588.35pt" o:allowincell="f" strokeweight="1pt">
            <w10:wrap anchorx="page" anchory="page"/>
          </v:line>
        </w:pict>
      </w:r>
      <w:r>
        <w:rPr>
          <w:noProof/>
        </w:rPr>
        <w:pict>
          <v:line id="_x0000_s1071" style="position:absolute;z-index:-251612160;mso-position-horizontal-relative:page;mso-position-vertical-relative:page" from="55.95pt,549.4pt" to="552.3pt,549.4pt" o:allowincell="f" strokeweight="1pt">
            <w10:wrap anchorx="page" anchory="page"/>
          </v:line>
        </w:pict>
      </w:r>
      <w:r>
        <w:rPr>
          <w:noProof/>
        </w:rPr>
        <w:pict>
          <v:line id="_x0000_s1072" style="position:absolute;z-index:-251611136;mso-position-horizontal-relative:page;mso-position-vertical-relative:page" from="55.95pt,510.45pt" to="552.3pt,510.45pt" o:allowincell="f" strokeweight="1pt">
            <w10:wrap anchorx="page" anchory="page"/>
          </v:line>
        </w:pict>
      </w:r>
      <w:r>
        <w:rPr>
          <w:noProof/>
        </w:rPr>
        <w:pict>
          <v:line id="_x0000_s1073" style="position:absolute;z-index:-251610112;mso-position-horizontal-relative:page;mso-position-vertical-relative:page" from="55.95pt,443.35pt" to="552.3pt,443.35pt" o:allowincell="f" strokeweight="1pt">
            <w10:wrap anchorx="page" anchory="page"/>
          </v:line>
        </w:pict>
      </w:r>
      <w:r>
        <w:rPr>
          <w:noProof/>
        </w:rPr>
        <w:pict>
          <v:line id="_x0000_s1074" style="position:absolute;z-index:-251609088;mso-position-horizontal-relative:page;mso-position-vertical-relative:page" from="55.95pt,404.4pt" to="552.3pt,404.4pt" o:allowincell="f" strokeweight="1pt">
            <w10:wrap anchorx="page" anchory="page"/>
          </v:line>
        </w:pict>
      </w:r>
      <w:r>
        <w:rPr>
          <w:noProof/>
        </w:rPr>
        <w:pict>
          <v:line id="_x0000_s1075" style="position:absolute;z-index:-251608064;mso-position-horizontal-relative:page;mso-position-vertical-relative:page" from="55.95pt,365.45pt" to="552.3pt,365.45pt" o:allowincell="f" strokeweight="1pt">
            <w10:wrap anchorx="page" anchory="page"/>
          </v:line>
        </w:pict>
      </w:r>
      <w:r>
        <w:rPr>
          <w:noProof/>
        </w:rPr>
        <w:pict>
          <v:line id="_x0000_s1076" style="position:absolute;z-index:-251607040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Підвищення ефективності системи державного управління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центральних органів виконавчої влади, які приєдналися до HRMIS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міністерств, структури та чисельність апарату яких відповідають уніфікованим вимогам, визначеним у Концепції оптимізації системи центральних органів виконавчої влади</w:t>
      </w:r>
    </w:p>
    <w:p w:rsidR="004E1287" w:rsidRDefault="00020E0D">
      <w:pPr>
        <w:framePr w:w="1064" w:h="225" w:hRule="exact" w:wrap="auto" w:vAnchor="page" w:hAnchor="page" w:x="5894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36" w:h="225" w:hRule="exact" w:wrap="auto" w:vAnchor="page" w:hAnchor="page" w:x="6958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22" w:h="225" w:hRule="exact" w:wrap="auto" w:vAnchor="page" w:hAnchor="page" w:x="8932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73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3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користувачів, задоволених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бслуговуванням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центрами надання адміністративних послуг</w:t>
      </w:r>
    </w:p>
    <w:p w:rsidR="004E1287" w:rsidRDefault="00020E0D">
      <w:pPr>
        <w:framePr w:w="1064" w:h="225" w:hRule="exact" w:wrap="auto" w:vAnchor="page" w:hAnchor="page" w:x="5894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36" w:h="225" w:hRule="exact" w:wrap="auto" w:vAnchor="page" w:hAnchor="page" w:x="6958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22" w:h="225" w:hRule="exact" w:wrap="auto" w:vAnchor="page" w:hAnchor="page" w:x="7980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 </w:t>
      </w:r>
    </w:p>
    <w:p w:rsidR="004E1287" w:rsidRDefault="00020E0D">
      <w:pPr>
        <w:framePr w:w="700" w:h="210" w:hRule="exact" w:wrap="auto" w:vAnchor="page" w:hAnchor="page" w:x="5138" w:y="814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14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центрів надання адміністративних послуг, які надають обов'язкові адміністративні послуги</w:t>
      </w:r>
    </w:p>
    <w:p w:rsidR="004E1287" w:rsidRDefault="00020E0D">
      <w:pPr>
        <w:framePr w:w="10104" w:h="240" w:hRule="exact" w:wrap="auto" w:vAnchor="page" w:hAnchor="page" w:x="1082" w:y="895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Підвищення ефективності системи електронного урядування</w:t>
      </w:r>
    </w:p>
    <w:p w:rsidR="004E1287" w:rsidRDefault="00020E0D">
      <w:pPr>
        <w:framePr w:w="1036" w:h="225" w:hRule="exact" w:wrap="auto" w:vAnchor="page" w:hAnchor="page" w:x="6958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7980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8932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 </w:t>
      </w:r>
    </w:p>
    <w:p w:rsidR="004E1287" w:rsidRDefault="00020E0D">
      <w:pPr>
        <w:framePr w:w="700" w:h="210" w:hRule="exact" w:wrap="auto" w:vAnchor="page" w:hAnchor="page" w:x="5138" w:y="92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92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суб'єктів звернення, що задоволені якістю надання адміністративних послуг в електронному вигляді</w:t>
      </w:r>
    </w:p>
    <w:p w:rsidR="004E1287" w:rsidRDefault="00020E0D">
      <w:pPr>
        <w:framePr w:w="1064" w:h="225" w:hRule="exact" w:wrap="auto" w:vAnchor="page" w:hAnchor="page" w:x="5894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36" w:h="225" w:hRule="exact" w:wrap="auto" w:vAnchor="page" w:hAnchor="page" w:x="6958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22" w:h="225" w:hRule="exact" w:wrap="auto" w:vAnchor="page" w:hAnchor="page" w:x="7980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</w:t>
      </w:r>
    </w:p>
    <w:p w:rsidR="004E1287" w:rsidRDefault="00020E0D">
      <w:pPr>
        <w:framePr w:w="1006" w:h="225" w:hRule="exact" w:wrap="auto" w:vAnchor="page" w:hAnchor="page" w:x="10049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 </w:t>
      </w:r>
    </w:p>
    <w:p w:rsidR="004E1287" w:rsidRDefault="00020E0D">
      <w:pPr>
        <w:framePr w:w="700" w:h="210" w:hRule="exact" w:wrap="auto" w:vAnchor="page" w:hAnchor="page" w:x="5138" w:y="102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02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високоякісних у загальній кількості оприлюднених наборів даних у формі відкритих даних</w:t>
      </w:r>
    </w:p>
    <w:p w:rsidR="004E1287" w:rsidRDefault="00020E0D">
      <w:pPr>
        <w:framePr w:w="1036" w:h="225" w:hRule="exact" w:wrap="auto" w:vAnchor="page" w:hAnchor="page" w:x="6958" w:y="110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7980" w:y="110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8932" w:y="110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06" w:h="225" w:hRule="exact" w:wrap="auto" w:vAnchor="page" w:hAnchor="page" w:x="10049" w:y="110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 </w:t>
      </w:r>
    </w:p>
    <w:p w:rsidR="004E1287" w:rsidRDefault="00020E0D">
      <w:pPr>
        <w:framePr w:w="700" w:h="210" w:hRule="exact" w:wrap="auto" w:vAnchor="page" w:hAnchor="page" w:x="5138" w:y="1104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104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ЦОВВ, підключених до системи електронної взаємодії державних електронних інформаційних ресурсів</w:t>
      </w:r>
    </w:p>
    <w:p w:rsidR="004E1287" w:rsidRDefault="00020E0D">
      <w:pPr>
        <w:framePr w:w="1064" w:h="225" w:hRule="exact" w:wrap="auto" w:vAnchor="page" w:hAnchor="page" w:x="5894" w:y="118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36" w:h="225" w:hRule="exact" w:wrap="auto" w:vAnchor="page" w:hAnchor="page" w:x="6958" w:y="118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118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18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06" w:h="225" w:hRule="exact" w:wrap="auto" w:vAnchor="page" w:hAnchor="page" w:x="10049" w:y="118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 </w:t>
      </w:r>
    </w:p>
    <w:p w:rsidR="004E1287" w:rsidRDefault="00020E0D">
      <w:pPr>
        <w:framePr w:w="700" w:h="210" w:hRule="exact" w:wrap="auto" w:vAnchor="page" w:hAnchor="page" w:x="5138" w:y="118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18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міжвідомчого документообігу ЦОВВ в електронній формі</w:t>
      </w:r>
    </w:p>
    <w:p w:rsidR="004E1287" w:rsidRDefault="00020E0D">
      <w:pPr>
        <w:framePr w:w="10104" w:h="240" w:hRule="exact" w:wrap="auto" w:vAnchor="page" w:hAnchor="page" w:x="1082" w:y="1239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Розбудова якісної системи державного фінансового контролю</w:t>
      </w:r>
    </w:p>
    <w:p w:rsidR="004E1287" w:rsidRDefault="00020E0D">
      <w:pPr>
        <w:framePr w:w="1022" w:h="225" w:hRule="exact" w:wrap="auto" w:vAnchor="page" w:hAnchor="page" w:x="7980" w:y="126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26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126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 </w:t>
      </w:r>
    </w:p>
    <w:p w:rsidR="004E1287" w:rsidRDefault="00020E0D">
      <w:pPr>
        <w:framePr w:w="700" w:h="210" w:hRule="exact" w:wrap="auto" w:vAnchor="page" w:hAnchor="page" w:x="5138" w:y="1268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268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проведених державних фінансових аудитів, охоплених системою контролю якості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Держаудитслужби</w:t>
      </w:r>
      <w:proofErr w:type="spellEnd"/>
    </w:p>
    <w:p w:rsidR="004E1287" w:rsidRDefault="00020E0D">
      <w:pPr>
        <w:framePr w:w="1022" w:h="225" w:hRule="exact" w:wrap="auto" w:vAnchor="page" w:hAnchor="page" w:x="7980" w:y="137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37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06" w:h="225" w:hRule="exact" w:wrap="auto" w:vAnchor="page" w:hAnchor="page" w:x="10049" w:y="137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 </w:t>
      </w:r>
    </w:p>
    <w:p w:rsidR="004E1287" w:rsidRDefault="00020E0D">
      <w:pPr>
        <w:framePr w:w="700" w:h="210" w:hRule="exact" w:wrap="auto" w:vAnchor="page" w:hAnchor="page" w:x="5138" w:y="1370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370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Збільшення обсягу коштів державного та місцевих бюджетів, охоплених державним фінансовим аудитом</w:t>
      </w:r>
    </w:p>
    <w:p w:rsidR="004E1287" w:rsidRDefault="00020E0D">
      <w:pPr>
        <w:framePr w:w="1022" w:h="225" w:hRule="exact" w:wrap="auto" w:vAnchor="page" w:hAnchor="page" w:x="7980" w:y="144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22" w:h="225" w:hRule="exact" w:wrap="auto" w:vAnchor="page" w:hAnchor="page" w:x="8932" w:y="144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144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 </w:t>
      </w:r>
    </w:p>
    <w:p w:rsidR="004E1287" w:rsidRDefault="00020E0D">
      <w:pPr>
        <w:framePr w:w="700" w:h="210" w:hRule="exact" w:wrap="auto" w:vAnchor="page" w:hAnchor="page" w:x="5138" w:y="1448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448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рекомендацій, виконаних об'єктами аудиту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left:0;text-align:left;z-index:-251606016;mso-position-horizontal-relative:page;mso-position-vertical-relative:page" from="55.95pt,133.75pt" to="552.3pt,133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Рівень попередження неефективного витрачання коштів з причини порушення законодавства у сфері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закупівель</w:t>
      </w:r>
      <w:proofErr w:type="spellEnd"/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042</w:t>
      </w:r>
    </w:p>
    <w:p w:rsidR="004E1287" w:rsidRDefault="00020E0D">
      <w:pPr>
        <w:framePr w:w="8596" w:h="48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Господарсько-фінансовий департамент Секретаріату Кабінету Міністрів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236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236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8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8" style="position:absolute;margin-left:56.65pt;margin-top:185.6pt;width:499.8pt;height:.65pt;z-index:-2516049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79" style="position:absolute;margin-left:56.65pt;margin-top:168.8pt;width:499.8pt;height:.65pt;z-index:-2516039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80" style="position:absolute;margin-left:56.65pt;margin-top:154.8pt;width:499.8pt;height:.65pt;z-index:-25160294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1 364 320,4</w:t>
      </w:r>
    </w:p>
    <w:p w:rsidR="004E1287" w:rsidRDefault="00020E0D">
      <w:pPr>
        <w:framePr w:w="1140" w:h="189" w:hRule="exact" w:wrap="auto" w:vAnchor="page" w:hAnchor="page" w:x="769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1 364 320,4</w:t>
      </w:r>
    </w:p>
    <w:p w:rsidR="004E1287" w:rsidRDefault="00020E0D">
      <w:pPr>
        <w:framePr w:w="1140" w:h="189" w:hRule="exact" w:wrap="auto" w:vAnchor="page" w:hAnchor="page" w:x="769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1 449 098,4</w:t>
      </w:r>
    </w:p>
    <w:p w:rsidR="004E1287" w:rsidRDefault="00020E0D">
      <w:pPr>
        <w:framePr w:w="1140" w:h="189" w:hRule="exact" w:wrap="auto" w:vAnchor="page" w:hAnchor="page" w:x="883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1 449 098,4</w:t>
      </w:r>
    </w:p>
    <w:p w:rsidR="004E1287" w:rsidRDefault="00020E0D">
      <w:pPr>
        <w:framePr w:w="1140" w:h="189" w:hRule="exact" w:wrap="auto" w:vAnchor="page" w:hAnchor="page" w:x="883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1 537 409,4</w:t>
      </w:r>
    </w:p>
    <w:p w:rsidR="004E1287" w:rsidRDefault="00020E0D">
      <w:pPr>
        <w:framePr w:w="1158" w:h="189" w:hRule="exact" w:wrap="auto" w:vAnchor="page" w:hAnchor="page" w:x="997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1 537 409,4</w:t>
      </w:r>
    </w:p>
    <w:p w:rsidR="004E1287" w:rsidRDefault="00020E0D">
      <w:pPr>
        <w:framePr w:w="1158" w:h="189" w:hRule="exact" w:wrap="auto" w:vAnchor="page" w:hAnchor="page" w:x="997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8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31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4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1 304 278,4</w:t>
      </w:r>
    </w:p>
    <w:p w:rsidR="004E1287" w:rsidRDefault="00020E0D">
      <w:pPr>
        <w:framePr w:w="1140" w:h="189" w:hRule="exact" w:wrap="auto" w:vAnchor="page" w:hAnchor="page" w:x="655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1 304 278,4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050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Державна судова адміністрація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1" style="position:absolute;margin-left:56.65pt;margin-top:174.3pt;width:499.8pt;height:.65pt;z-index:-2516019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82" style="position:absolute;margin-left:56.65pt;margin-top:157.5pt;width:499.8pt;height:.65pt;z-index:-2516008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83" style="position:absolute;margin-left:56.65pt;margin-top:143.5pt;width:499.8pt;height:.65pt;z-index:-25159987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2 707 196,8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10 596 717,1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13 303 913,9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14 622 144,8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11 622 144,8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3 000 000,0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20 982 711,3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17 782 711,3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3 200 000,0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22 360 191,7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19 160 191,7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3 200 000,0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11 112 265,5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3 000 000,0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14 112 265,5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085" style="position:absolute;z-index:-251597824;mso-position-horizontal-relative:page;mso-position-vertical-relative:page" from="55.95pt,333.6pt" to="552.3pt,333.6pt" o:allowincell="f" strokeweight="1pt">
            <w10:wrap anchorx="page" anchory="page"/>
          </v:line>
        </w:pict>
      </w:r>
      <w:r>
        <w:rPr>
          <w:noProof/>
        </w:rPr>
        <w:pict>
          <v:line id="_x0000_s1086" style="position:absolute;z-index:-251596800;mso-position-horizontal-relative:page;mso-position-vertical-relative:page" from="55.95pt,294.65pt" to="552.3pt,294.6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Підвищення ефективності системи правосуддя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довіри до правосуддя</w:t>
      </w:r>
    </w:p>
    <w:p w:rsidR="004E1287" w:rsidRDefault="00020E0D">
      <w:pPr>
        <w:framePr w:w="1064" w:h="225" w:hRule="exact" w:wrap="auto" w:vAnchor="page" w:hAnchor="page" w:x="5894" w:y="59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85,5</w:t>
      </w:r>
    </w:p>
    <w:p w:rsidR="004E1287" w:rsidRDefault="00020E0D">
      <w:pPr>
        <w:framePr w:w="1036" w:h="225" w:hRule="exact" w:wrap="auto" w:vAnchor="page" w:hAnchor="page" w:x="6958" w:y="59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76,9</w:t>
      </w:r>
    </w:p>
    <w:p w:rsidR="004E1287" w:rsidRDefault="00020E0D">
      <w:pPr>
        <w:framePr w:w="1022" w:h="225" w:hRule="exact" w:wrap="auto" w:vAnchor="page" w:hAnchor="page" w:x="7980" w:y="59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89,6</w:t>
      </w:r>
    </w:p>
    <w:p w:rsidR="004E1287" w:rsidRDefault="00020E0D">
      <w:pPr>
        <w:framePr w:w="1022" w:h="225" w:hRule="exact" w:wrap="auto" w:vAnchor="page" w:hAnchor="page" w:x="8932" w:y="59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92,4</w:t>
      </w:r>
    </w:p>
    <w:p w:rsidR="004E1287" w:rsidRDefault="00020E0D">
      <w:pPr>
        <w:framePr w:w="1006" w:h="225" w:hRule="exact" w:wrap="auto" w:vAnchor="page" w:hAnchor="page" w:x="10049" w:y="59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93,0 </w:t>
      </w:r>
    </w:p>
    <w:p w:rsidR="004E1287" w:rsidRDefault="00020E0D">
      <w:pPr>
        <w:framePr w:w="700" w:h="210" w:hRule="exact" w:wrap="auto" w:vAnchor="page" w:hAnchor="page" w:x="5138" w:y="595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59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вирішених справ у загальній кількості справ, що надійшли на розгляд до судів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055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Верховний Суд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7" style="position:absolute;margin-left:56.65pt;margin-top:174.3pt;width:499.8pt;height:.65pt;z-index:-2515957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88" style="position:absolute;margin-left:56.65pt;margin-top:157.5pt;width:499.8pt;height:.65pt;z-index:-2515947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89" style="position:absolute;margin-left:56.65pt;margin-top:143.5pt;width:499.8pt;height:.65pt;z-index:-25159372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261 169,6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1 145 626,8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1 406 796,4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2 383 063,4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1 439 692,4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943 371,0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2 460 729,3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1 532 604,7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928 124,6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2 583 684,0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1 644 301,6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939 382,4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1 338 873,2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771 365,5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2 110 238,7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091" style="position:absolute;z-index:-251591680;mso-position-horizontal-relative:page;mso-position-vertical-relative:page" from="55.95pt,391.05pt" to="552.3pt,391.05pt" o:allowincell="f" strokeweight="1pt">
            <w10:wrap anchorx="page" anchory="page"/>
          </v:line>
        </w:pict>
      </w:r>
      <w:r>
        <w:rPr>
          <w:noProof/>
        </w:rPr>
        <w:pict>
          <v:line id="_x0000_s1092" style="position:absolute;z-index:-251590656;mso-position-horizontal-relative:page;mso-position-vertical-relative:page" from="55.95pt,352.1pt" to="552.3pt,352.1pt" o:allowincell="f" strokeweight="1pt">
            <w10:wrap anchorx="page" anchory="page"/>
          </v:line>
        </w:pict>
      </w:r>
      <w:r>
        <w:rPr>
          <w:noProof/>
        </w:rPr>
        <w:pict>
          <v:line id="_x0000_s1093" style="position:absolute;z-index:-251589632;mso-position-horizontal-relative:page;mso-position-vertical-relative:page" from="55.95pt,313.15pt" to="552.3pt,313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кожному права на справедливий суд, сталості та єдності судової практики у порядок і спосіб, визначені процесуальним законодавством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162 054,0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147 000,0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147 000,0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147 000,0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147 000,0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48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справ і матеріалів, що надійшли до Верховного Суду</w:t>
      </w:r>
    </w:p>
    <w:p w:rsidR="004E1287" w:rsidRDefault="00020E0D">
      <w:pPr>
        <w:framePr w:w="1064" w:h="225" w:hRule="exact" w:wrap="auto" w:vAnchor="page" w:hAnchor="page" w:x="5894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55,2</w:t>
      </w:r>
    </w:p>
    <w:p w:rsidR="004E1287" w:rsidRDefault="00020E0D">
      <w:pPr>
        <w:framePr w:w="1036" w:h="225" w:hRule="exact" w:wrap="auto" w:vAnchor="page" w:hAnchor="page" w:x="6958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83,0</w:t>
      </w:r>
    </w:p>
    <w:p w:rsidR="004E1287" w:rsidRDefault="00020E0D">
      <w:pPr>
        <w:framePr w:w="1022" w:h="225" w:hRule="exact" w:wrap="auto" w:vAnchor="page" w:hAnchor="page" w:x="7980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83,0</w:t>
      </w:r>
    </w:p>
    <w:p w:rsidR="004E1287" w:rsidRDefault="00020E0D">
      <w:pPr>
        <w:framePr w:w="1022" w:h="225" w:hRule="exact" w:wrap="auto" w:vAnchor="page" w:hAnchor="page" w:x="8932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83,0</w:t>
      </w:r>
    </w:p>
    <w:p w:rsidR="004E1287" w:rsidRDefault="00020E0D">
      <w:pPr>
        <w:framePr w:w="1006" w:h="225" w:hRule="exact" w:wrap="auto" w:vAnchor="page" w:hAnchor="page" w:x="10049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83,0 </w:t>
      </w:r>
    </w:p>
    <w:p w:rsidR="004E1287" w:rsidRDefault="00020E0D">
      <w:pPr>
        <w:framePr w:w="700" w:h="210" w:hRule="exact" w:wrap="auto" w:vAnchor="page" w:hAnchor="page" w:x="5138" w:y="632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63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розглянутих Верховним Судом справ і матеріалів у загальній їх кількості</w:t>
      </w:r>
    </w:p>
    <w:p w:rsidR="004E1287" w:rsidRDefault="00020E0D">
      <w:pPr>
        <w:framePr w:w="1036" w:h="225" w:hRule="exact" w:wrap="auto" w:vAnchor="page" w:hAnchor="page" w:x="6958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710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1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довіри учасників судового розгляду до діяльності Верховного Суду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080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Конституційний Суд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4" style="position:absolute;margin-left:56.65pt;margin-top:174.3pt;width:499.8pt;height:.65pt;z-index:-2515886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95" style="position:absolute;margin-left:56.65pt;margin-top:157.5pt;width:499.8pt;height:.65pt;z-index:-2515875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096" style="position:absolute;margin-left:56.65pt;margin-top:143.5pt;width:499.8pt;height:.65pt;z-index:-25158656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1 463,6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180 249,7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181 713,3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257 808,9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257 808,9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280 001,3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280 001,3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299 476,3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299 476,3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267 769,3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267 769,3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098" style="position:absolute;z-index:-251584512;mso-position-horizontal-relative:page;mso-position-vertical-relative:page" from="55.95pt,476.4pt" to="552.3pt,476.4pt" o:allowincell="f" strokeweight="1pt">
            <w10:wrap anchorx="page" anchory="page"/>
          </v:line>
        </w:pict>
      </w:r>
      <w:r>
        <w:rPr>
          <w:noProof/>
        </w:rPr>
        <w:pict>
          <v:line id="_x0000_s1099" style="position:absolute;z-index:-251583488;mso-position-horizontal-relative:page;mso-position-vertical-relative:page" from="55.95pt,425.45pt" to="552.3pt,425.45pt" o:allowincell="f" strokeweight="1pt">
            <w10:wrap anchorx="page" anchory="page"/>
          </v:line>
        </w:pict>
      </w:r>
      <w:r>
        <w:rPr>
          <w:noProof/>
        </w:rPr>
        <w:pict>
          <v:line id="_x0000_s1100" style="position:absolute;z-index:-251582464;mso-position-horizontal-relative:page;mso-position-vertical-relative:page" from="55.95pt,374.5pt" to="552.3pt,37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верховенства Конституції України в усіх сферах державного та суспільного життя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224,0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224,0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222,0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224,0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9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Прийнято актів (висновків, рішень, ухвал за конституційними скаргами, конституційними поданнями, конституційними зверненнями, а також рішень та постанов з організаційних та внутрішніх питань) Конституційного Суду України/Великої палати та Сенатів</w:t>
      </w:r>
    </w:p>
    <w:p w:rsidR="004E1287" w:rsidRDefault="00020E0D">
      <w:pPr>
        <w:framePr w:w="1064" w:h="225" w:hRule="exact" w:wrap="auto" w:vAnchor="page" w:hAnchor="page" w:x="5894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392,0</w:t>
      </w:r>
    </w:p>
    <w:p w:rsidR="004E1287" w:rsidRDefault="00020E0D">
      <w:pPr>
        <w:framePr w:w="1036" w:h="225" w:hRule="exact" w:wrap="auto" w:vAnchor="page" w:hAnchor="page" w:x="6958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392,0</w:t>
      </w:r>
    </w:p>
    <w:p w:rsidR="004E1287" w:rsidRDefault="00020E0D">
      <w:pPr>
        <w:framePr w:w="1022" w:h="225" w:hRule="exact" w:wrap="auto" w:vAnchor="page" w:hAnchor="page" w:x="7980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412,0</w:t>
      </w:r>
    </w:p>
    <w:p w:rsidR="004E1287" w:rsidRDefault="00020E0D">
      <w:pPr>
        <w:framePr w:w="1022" w:h="225" w:hRule="exact" w:wrap="auto" w:vAnchor="page" w:hAnchor="page" w:x="8932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416,0</w:t>
      </w:r>
    </w:p>
    <w:p w:rsidR="004E1287" w:rsidRDefault="00020E0D">
      <w:pPr>
        <w:framePr w:w="1006" w:h="225" w:hRule="exact" w:wrap="auto" w:vAnchor="page" w:hAnchor="page" w:x="10049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418,0 </w:t>
      </w:r>
    </w:p>
    <w:p w:rsidR="004E1287" w:rsidRDefault="00020E0D">
      <w:pPr>
        <w:framePr w:w="700" w:h="210" w:hRule="exact" w:wrap="auto" w:vAnchor="page" w:hAnchor="page" w:x="5138" w:y="75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75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Прийнято ухвал колегіями суддів Конституційного Суду України за конституційними скаргами та конституційними поданнями</w:t>
      </w:r>
    </w:p>
    <w:p w:rsidR="004E1287" w:rsidRDefault="00020E0D">
      <w:pPr>
        <w:framePr w:w="1064" w:h="225" w:hRule="exact" w:wrap="auto" w:vAnchor="page" w:hAnchor="page" w:x="5894" w:y="85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96,0</w:t>
      </w:r>
    </w:p>
    <w:p w:rsidR="004E1287" w:rsidRDefault="00020E0D">
      <w:pPr>
        <w:framePr w:w="1036" w:h="225" w:hRule="exact" w:wrap="auto" w:vAnchor="page" w:hAnchor="page" w:x="6958" w:y="85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85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85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85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85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85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конституційних скарг, конституційних подань, конституційних звернень, розглянутих у встановлений законодавством строк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085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Вищий антикорупційний суд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1" style="position:absolute;margin-left:56.65pt;margin-top:174.3pt;width:499.8pt;height:.65pt;z-index:-2515814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02" style="position:absolute;margin-left:56.65pt;margin-top:157.5pt;width:499.8pt;height:.65pt;z-index:-2515804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03" style="position:absolute;margin-left:56.65pt;margin-top:143.5pt;width:499.8pt;height:.65pt;z-index:-25157939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373 648,4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373 648,4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423 345,6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423 345,6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443 185,9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443 185,9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318 130,0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318 130,0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105" style="position:absolute;z-index:-251577344;mso-position-horizontal-relative:page;mso-position-vertical-relative:page" from="55.95pt,351.35pt" to="552.3pt,351.35pt" o:allowincell="f" strokeweight="1pt">
            <w10:wrap anchorx="page" anchory="page"/>
          </v:line>
        </w:pict>
      </w:r>
      <w:r>
        <w:rPr>
          <w:noProof/>
        </w:rPr>
        <w:pict>
          <v:line id="_x0000_s1106" style="position:absolute;z-index:-251576320;mso-position-horizontal-relative:page;mso-position-vertical-relative:page" from="55.95pt,332.25pt" to="552.3pt,332.25pt" o:allowincell="f" strokeweight="1pt">
            <w10:wrap anchorx="page" anchory="page"/>
          </v:line>
        </w:pict>
      </w:r>
      <w:r>
        <w:rPr>
          <w:noProof/>
        </w:rPr>
        <w:pict>
          <v:line id="_x0000_s1107" style="position:absolute;z-index:-251575296;mso-position-horizontal-relative:page;mso-position-vertical-relative:page" from="55.95pt,305.3pt" to="552.3pt,305.3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Подолання та запобігання корупції в Україні, здійснення правосуддя та судового контролю у кримінальному провадженні.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5 349,0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5 360,0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5 370,0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5 376,0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24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вирішених модельних справ</w:t>
      </w:r>
    </w:p>
    <w:p w:rsidR="004E1287" w:rsidRDefault="00020E0D">
      <w:pPr>
        <w:framePr w:w="1036" w:h="225" w:hRule="exact" w:wrap="auto" w:vAnchor="page" w:hAnchor="page" w:x="6958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41,0</w:t>
      </w:r>
    </w:p>
    <w:p w:rsidR="004E1287" w:rsidRDefault="00020E0D">
      <w:pPr>
        <w:framePr w:w="1022" w:h="225" w:hRule="exact" w:wrap="auto" w:vAnchor="page" w:hAnchor="page" w:x="8932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42,0</w:t>
      </w:r>
    </w:p>
    <w:p w:rsidR="004E1287" w:rsidRDefault="00020E0D">
      <w:pPr>
        <w:framePr w:w="1006" w:h="225" w:hRule="exact" w:wrap="auto" w:vAnchor="page" w:hAnchor="page" w:x="10049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42,0 </w:t>
      </w:r>
    </w:p>
    <w:p w:rsidR="004E1287" w:rsidRDefault="00020E0D">
      <w:pPr>
        <w:framePr w:w="700" w:h="210" w:hRule="exact" w:wrap="auto" w:vAnchor="page" w:hAnchor="page" w:x="5138" w:y="616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616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очищення суспільства від корупції</w:t>
      </w:r>
    </w:p>
    <w:p w:rsidR="004E1287" w:rsidRDefault="00020E0D">
      <w:pPr>
        <w:framePr w:w="1036" w:h="225" w:hRule="exact" w:wrap="auto" w:vAnchor="page" w:hAnchor="page" w:x="6958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51,0</w:t>
      </w:r>
    </w:p>
    <w:p w:rsidR="004E1287" w:rsidRDefault="00020E0D">
      <w:pPr>
        <w:framePr w:w="1022" w:h="225" w:hRule="exact" w:wrap="auto" w:vAnchor="page" w:hAnchor="page" w:x="8932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52,0</w:t>
      </w:r>
    </w:p>
    <w:p w:rsidR="004E1287" w:rsidRDefault="00020E0D">
      <w:pPr>
        <w:framePr w:w="1006" w:h="225" w:hRule="exact" w:wrap="auto" w:vAnchor="page" w:hAnchor="page" w:x="10049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53,0 </w:t>
      </w:r>
    </w:p>
    <w:p w:rsidR="004E1287" w:rsidRDefault="00020E0D">
      <w:pPr>
        <w:framePr w:w="700" w:h="210" w:hRule="exact" w:wrap="auto" w:vAnchor="page" w:hAnchor="page" w:x="5138" w:y="670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70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Відновлення довіри до правосуддя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090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Генеральна прокуратура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8" style="position:absolute;margin-left:56.65pt;margin-top:174.3pt;width:499.8pt;height:.65pt;z-index:-2515742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09" style="position:absolute;margin-left:56.65pt;margin-top:157.5pt;width:499.8pt;height:.65pt;z-index:-2515732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10" style="position:absolute;margin-left:56.65pt;margin-top:143.5pt;width:499.8pt;height:.65pt;z-index:-25157222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96 924,8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7 078 544,1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7 175 468,9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7 670 497,3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7 659 757,9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10 739,4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8 225 679,0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8 215 014,0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10 665,0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8 800 981,3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8 790 315,2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10 666,1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7 261 747,3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8 037,1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7 269 784,4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112" style="position:absolute;z-index:-251570176;mso-position-horizontal-relative:page;mso-position-vertical-relative:page" from="55.95pt,368.4pt" to="552.3pt,368.4pt" o:allowincell="f" strokeweight="1pt">
            <w10:wrap anchorx="page" anchory="page"/>
          </v:line>
        </w:pict>
      </w:r>
      <w:r>
        <w:rPr>
          <w:noProof/>
        </w:rPr>
        <w:pict>
          <v:line id="_x0000_s1113" style="position:absolute;z-index:-251569152;mso-position-horizontal-relative:page;mso-position-vertical-relative:page" from="55.95pt,329.45pt" to="552.3pt,329.45pt" o:allowincell="f" strokeweight="1pt">
            <w10:wrap anchorx="page" anchory="page"/>
          </v:line>
        </w:pict>
      </w:r>
      <w:r>
        <w:rPr>
          <w:noProof/>
        </w:rPr>
        <w:pict>
          <v:line id="_x0000_s1114" style="position:absolute;z-index:-251568128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Захист прав і свобод людини, загальних інтересів суспільства та держави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16 337,5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16 732,0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16 732,0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16 732,0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16 732,0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Сума, на яку захищено інтереси держави прокурорами в суді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27,7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27,9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27,9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27,9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27,9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проваджень (справ) на 1 прокурора</w:t>
      </w:r>
    </w:p>
    <w:p w:rsidR="004E1287" w:rsidRDefault="00020E0D">
      <w:pPr>
        <w:framePr w:w="1064" w:h="225" w:hRule="exact" w:wrap="auto" w:vAnchor="page" w:hAnchor="page" w:x="5894" w:y="66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21,4</w:t>
      </w:r>
    </w:p>
    <w:p w:rsidR="004E1287" w:rsidRDefault="00020E0D">
      <w:pPr>
        <w:framePr w:w="1036" w:h="225" w:hRule="exact" w:wrap="auto" w:vAnchor="page" w:hAnchor="page" w:x="6958" w:y="66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16,6</w:t>
      </w:r>
    </w:p>
    <w:p w:rsidR="004E1287" w:rsidRDefault="00020E0D">
      <w:pPr>
        <w:framePr w:w="1022" w:h="225" w:hRule="exact" w:wrap="auto" w:vAnchor="page" w:hAnchor="page" w:x="7980" w:y="66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16,6</w:t>
      </w:r>
    </w:p>
    <w:p w:rsidR="004E1287" w:rsidRDefault="00020E0D">
      <w:pPr>
        <w:framePr w:w="1022" w:h="225" w:hRule="exact" w:wrap="auto" w:vAnchor="page" w:hAnchor="page" w:x="8932" w:y="66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16,6</w:t>
      </w:r>
    </w:p>
    <w:p w:rsidR="004E1287" w:rsidRDefault="00020E0D">
      <w:pPr>
        <w:framePr w:w="1006" w:h="225" w:hRule="exact" w:wrap="auto" w:vAnchor="page" w:hAnchor="page" w:x="10049" w:y="66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16,6 </w:t>
      </w:r>
    </w:p>
    <w:p w:rsidR="004E1287" w:rsidRDefault="00020E0D">
      <w:pPr>
        <w:framePr w:w="700" w:h="210" w:hRule="exact" w:wrap="auto" w:vAnchor="page" w:hAnchor="page" w:x="5138" w:y="664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64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проваджень (справ) на 1 прокурора Спеціалізованої антикорупційної прокуратури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095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Вищий суд з питань інтелектуальної власності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5" style="position:absolute;margin-left:56.65pt;margin-top:174.3pt;width:499.8pt;height:.65pt;z-index:-2515671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16" style="position:absolute;margin-left:56.65pt;margin-top:157.5pt;width:499.8pt;height:.65pt;z-index:-2515660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17" style="position:absolute;margin-left:56.65pt;margin-top:143.5pt;width:499.8pt;height:.65pt;z-index:-25156505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31 647,3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28 547,3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3 100,0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120 906,0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117 706,0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3 200,0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129 320,0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126 120,0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3 200,0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27 000,0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3 000,0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30 000,0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110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енергетики та вугільної промисловості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8" style="position:absolute;margin-left:56.65pt;margin-top:174.3pt;width:499.8pt;height:.65pt;z-index:-2515640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19" style="position:absolute;margin-left:56.65pt;margin-top:157.5pt;width:499.8pt;height:.65pt;z-index:-2515630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20" style="position:absolute;margin-left:56.65pt;margin-top:143.5pt;width:499.8pt;height:.65pt;z-index:-25156198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3 184 628,6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2 763 185,5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5 947 814,1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5 885 510,9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3 372 001,2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2 513 509,7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4 713 701,0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3 221 685,7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1 492 015,3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4 595 071,8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3 065 192,1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1 529 879,7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2 912 531,3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4 538 032,5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7 450 563,8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page;mso-position-vertical-relative:page" from="54.05pt,332.2pt" to="552.3pt,332.2pt" o:allowincell="f" strokeweight="1pt">
            <w10:wrap anchorx="page" anchory="page"/>
          </v:line>
        </w:pict>
      </w:r>
      <w:r>
        <w:rPr>
          <w:noProof/>
        </w:rPr>
        <w:pict>
          <v:line id="_x0000_s1122" style="position:absolute;z-index:-25155993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123" style="position:absolute;z-index:-251558912;mso-position-horizontal-relative:page;mso-position-vertical-relative:page" from="55.95pt,381.6pt" to="552.3pt,381.6pt" o:allowincell="f" strokeweight="1pt">
            <w10:wrap anchorx="page" anchory="page"/>
          </v:line>
        </w:pict>
      </w:r>
      <w:r>
        <w:rPr>
          <w:noProof/>
        </w:rPr>
        <w:pict>
          <v:line id="_x0000_s1124" style="position:absolute;z-index:-251557888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Покращення виробничих показників перспективних шахт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Збільшення видобутку вугілля однією шахтою внаслідок технічного переоснащення</w:t>
      </w:r>
    </w:p>
    <w:p w:rsidR="004E1287" w:rsidRDefault="00020E0D">
      <w:pPr>
        <w:framePr w:w="10104" w:h="240" w:hRule="exact" w:wrap="auto" w:vAnchor="page" w:hAnchor="page" w:x="1082" w:y="637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Ліквідація неперспективних шахт та забезпечення екологічної безпеки</w:t>
      </w:r>
    </w:p>
    <w:p w:rsidR="004E1287" w:rsidRDefault="00020E0D">
      <w:pPr>
        <w:framePr w:w="1064" w:h="225" w:hRule="exact" w:wrap="auto" w:vAnchor="page" w:hAnchor="page" w:x="5894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33,0</w:t>
      </w:r>
    </w:p>
    <w:p w:rsidR="004E1287" w:rsidRDefault="00020E0D">
      <w:pPr>
        <w:framePr w:w="1022" w:h="225" w:hRule="exact" w:wrap="auto" w:vAnchor="page" w:hAnchor="page" w:x="8932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66,0</w:t>
      </w:r>
    </w:p>
    <w:p w:rsidR="004E1287" w:rsidRDefault="00020E0D">
      <w:pPr>
        <w:framePr w:w="1006" w:h="225" w:hRule="exact" w:wrap="auto" w:vAnchor="page" w:hAnchor="page" w:x="10049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667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667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ліквідованих шахт у загальній кількості шахт, визнаних неперспективними станом на 01.01.2020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120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економічного розвитку і торгівлі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5" style="position:absolute;margin-left:56.65pt;margin-top:174.3pt;width:499.8pt;height:.65pt;z-index:-2515568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26" style="position:absolute;margin-left:56.65pt;margin-top:157.5pt;width:499.8pt;height:.65pt;z-index:-2515558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27" style="position:absolute;margin-left:56.65pt;margin-top:143.5pt;width:499.8pt;height:.65pt;z-index:-25155481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2 818 870,1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5 269 891,8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8 088 761,9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6 730 341,5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5 940 550,7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789 790,8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3 879 518,7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2 778 164,3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1 101 354,4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3 988 229,2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2 889 595,6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1 098 633,6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5 237 598,4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4 138 995,6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9 376 594,0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page;mso-position-vertical-relative:page" from="54.05pt,605.3pt" to="552.3pt,605.3pt" o:allowincell="f" strokeweight="1pt">
            <w10:wrap anchorx="page" anchory="page"/>
          </v:line>
        </w:pict>
      </w:r>
      <w:r>
        <w:rPr>
          <w:noProof/>
        </w:rPr>
        <w:pict>
          <v:line id="_x0000_s1129" style="position:absolute;z-index:-251552768;mso-position-horizontal-relative:page;mso-position-vertical-relative:page" from="54.05pt,492.15pt" to="552.3pt,492.15pt" o:allowincell="f" strokeweight="1pt">
            <w10:wrap anchorx="page" anchory="page"/>
          </v:line>
        </w:pict>
      </w:r>
      <w:r>
        <w:rPr>
          <w:noProof/>
        </w:rPr>
        <w:pict>
          <v:line id="_x0000_s1130" style="position:absolute;z-index:-25155174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131" style="position:absolute;z-index:-251550720;mso-position-horizontal-relative:page;mso-position-vertical-relative:page" from="55.95pt,703.7pt" to="552.3pt,703.7pt" o:allowincell="f" strokeweight="1pt">
            <w10:wrap anchorx="page" anchory="page"/>
          </v:line>
        </w:pict>
      </w:r>
      <w:r>
        <w:rPr>
          <w:noProof/>
        </w:rPr>
        <w:pict>
          <v:line id="_x0000_s1132" style="position:absolute;z-index:-251549696;mso-position-horizontal-relative:page;mso-position-vertical-relative:page" from="55.95pt,684.6pt" to="552.3pt,684.6pt" o:allowincell="f" strokeweight="1pt">
            <w10:wrap anchorx="page" anchory="page"/>
          </v:line>
        </w:pict>
      </w:r>
      <w:r>
        <w:rPr>
          <w:noProof/>
        </w:rPr>
        <w:pict>
          <v:line id="_x0000_s1133" style="position:absolute;z-index:-251548672;mso-position-horizontal-relative:page;mso-position-vertical-relative:page" from="55.95pt,657.65pt" to="552.3pt,657.65pt" o:allowincell="f" strokeweight="1pt">
            <w10:wrap anchorx="page" anchory="page"/>
          </v:line>
        </w:pict>
      </w:r>
      <w:r>
        <w:rPr>
          <w:noProof/>
        </w:rPr>
        <w:pict>
          <v:line id="_x0000_s1134" style="position:absolute;z-index:-251547648;mso-position-horizontal-relative:page;mso-position-vertical-relative:page" from="55.95pt,630.7pt" to="552.3pt,630.7pt" o:allowincell="f" strokeweight="1pt">
            <w10:wrap anchorx="page" anchory="page"/>
          </v:line>
        </w:pict>
      </w:r>
      <w:r>
        <w:rPr>
          <w:noProof/>
        </w:rPr>
        <w:pict>
          <v:line id="_x0000_s1135" style="position:absolute;z-index:-251546624;mso-position-horizontal-relative:page;mso-position-vertical-relative:page" from="55.95pt,587.6pt" to="552.3pt,587.6pt" o:allowincell="f" strokeweight="1pt">
            <w10:wrap anchorx="page" anchory="page"/>
          </v:line>
        </w:pict>
      </w:r>
      <w:r>
        <w:rPr>
          <w:noProof/>
        </w:rPr>
        <w:pict>
          <v:line id="_x0000_s1136" style="position:absolute;z-index:-251545600;mso-position-horizontal-relative:page;mso-position-vertical-relative:page" from="55.95pt,568.5pt" to="552.3pt,568.5pt" o:allowincell="f" strokeweight="1pt">
            <w10:wrap anchorx="page" anchory="page"/>
          </v:line>
        </w:pict>
      </w:r>
      <w:r>
        <w:rPr>
          <w:noProof/>
        </w:rPr>
        <w:pict>
          <v:line id="_x0000_s1137" style="position:absolute;z-index:-251544576;mso-position-horizontal-relative:page;mso-position-vertical-relative:page" from="55.95pt,517.55pt" to="552.3pt,517.55pt" o:allowincell="f" strokeweight="1pt">
            <w10:wrap anchorx="page" anchory="page"/>
          </v:line>
        </w:pict>
      </w:r>
      <w:r>
        <w:rPr>
          <w:noProof/>
        </w:rPr>
        <w:pict>
          <v:line id="_x0000_s1138" style="position:absolute;z-index:-251543552;mso-position-horizontal-relative:page;mso-position-vertical-relative:page" from="55.95pt,474.45pt" to="552.3pt,474.45pt" o:allowincell="f" strokeweight="1pt">
            <w10:wrap anchorx="page" anchory="page"/>
          </v:line>
        </w:pict>
      </w:r>
      <w:r>
        <w:rPr>
          <w:noProof/>
        </w:rPr>
        <w:pict>
          <v:line id="_x0000_s1139" style="position:absolute;z-index:-251542528;mso-position-horizontal-relative:page;mso-position-vertical-relative:page" from="55.95pt,399.5pt" to="552.3pt,399.5pt" o:allowincell="f" strokeweight="1pt">
            <w10:wrap anchorx="page" anchory="page"/>
          </v:line>
        </w:pict>
      </w:r>
      <w:r>
        <w:rPr>
          <w:noProof/>
        </w:rPr>
        <w:pict>
          <v:line id="_x0000_s1140" style="position:absolute;z-index:-251541504;mso-position-horizontal-relative:page;mso-position-vertical-relative:page" from="55.95pt,348.55pt" to="552.3pt,348.55pt" o:allowincell="f" strokeweight="1pt">
            <w10:wrap anchorx="page" anchory="page"/>
          </v:line>
        </w:pict>
      </w:r>
      <w:r>
        <w:rPr>
          <w:noProof/>
        </w:rPr>
        <w:pict>
          <v:line id="_x0000_s1141" style="position:absolute;z-index:-251540480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142" style="position:absolute;z-index:-25153945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Розвиток конкуренції, малого та середнього бізнесу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71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Місце України у рейтингу легкості ведення бізнесу (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Doing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business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)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6,8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7,3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осіб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зайнятих у МСП</w:t>
      </w:r>
    </w:p>
    <w:p w:rsidR="004E1287" w:rsidRDefault="00020E0D">
      <w:pPr>
        <w:framePr w:w="1022" w:h="225" w:hRule="exact" w:wrap="auto" w:vAnchor="page" w:hAnchor="page" w:x="7980" w:y="64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22" w:h="225" w:hRule="exact" w:wrap="auto" w:vAnchor="page" w:hAnchor="page" w:x="8932" w:y="64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72,0</w:t>
      </w:r>
    </w:p>
    <w:p w:rsidR="004E1287" w:rsidRDefault="00020E0D">
      <w:pPr>
        <w:framePr w:w="1006" w:h="225" w:hRule="exact" w:wrap="auto" w:vAnchor="page" w:hAnchor="page" w:x="10049" w:y="64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73,0 </w:t>
      </w:r>
    </w:p>
    <w:p w:rsidR="004E1287" w:rsidRDefault="00020E0D">
      <w:pPr>
        <w:framePr w:w="700" w:h="210" w:hRule="exact" w:wrap="auto" w:vAnchor="page" w:hAnchor="page" w:x="5138" w:y="649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64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МСП у доданій вартості (за витратами виробництва)</w:t>
      </w:r>
    </w:p>
    <w:p w:rsidR="004E1287" w:rsidRDefault="00020E0D">
      <w:pPr>
        <w:framePr w:w="1064" w:h="225" w:hRule="exact" w:wrap="auto" w:vAnchor="page" w:hAnchor="page" w:x="5894" w:y="70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2,7</w:t>
      </w:r>
    </w:p>
    <w:p w:rsidR="004E1287" w:rsidRDefault="00020E0D">
      <w:pPr>
        <w:framePr w:w="1036" w:h="225" w:hRule="exact" w:wrap="auto" w:vAnchor="page" w:hAnchor="page" w:x="6958" w:y="70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2,9</w:t>
      </w:r>
    </w:p>
    <w:p w:rsidR="004E1287" w:rsidRDefault="00020E0D">
      <w:pPr>
        <w:framePr w:w="1022" w:h="225" w:hRule="exact" w:wrap="auto" w:vAnchor="page" w:hAnchor="page" w:x="7980" w:y="70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8932" w:y="70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06" w:h="225" w:hRule="exact" w:wrap="auto" w:vAnchor="page" w:hAnchor="page" w:x="10049" w:y="70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 </w:t>
      </w:r>
    </w:p>
    <w:p w:rsidR="004E1287" w:rsidRDefault="00020E0D">
      <w:pPr>
        <w:framePr w:w="700" w:h="210" w:hRule="exact" w:wrap="auto" w:vAnchor="page" w:hAnchor="page" w:x="5138" w:y="703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703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Підвищення середнього показника участі в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закупівлях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(кількість учасників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закупівель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, що регулюються Законом України "Про публічні закупівлі")</w:t>
      </w:r>
    </w:p>
    <w:p w:rsidR="004E1287" w:rsidRDefault="00020E0D">
      <w:pPr>
        <w:framePr w:w="1036" w:h="225" w:hRule="exact" w:wrap="auto" w:vAnchor="page" w:hAnchor="page" w:x="6958" w:y="80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22" w:h="225" w:hRule="exact" w:wrap="auto" w:vAnchor="page" w:hAnchor="page" w:x="7980" w:y="80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80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82,0</w:t>
      </w:r>
    </w:p>
    <w:p w:rsidR="004E1287" w:rsidRDefault="00020E0D">
      <w:pPr>
        <w:framePr w:w="1006" w:h="225" w:hRule="exact" w:wrap="auto" w:vAnchor="page" w:hAnchor="page" w:x="10049" w:y="80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 </w:t>
      </w:r>
    </w:p>
    <w:p w:rsidR="004E1287" w:rsidRDefault="00020E0D">
      <w:pPr>
        <w:framePr w:w="700" w:h="210" w:hRule="exact" w:wrap="auto" w:vAnchor="page" w:hAnchor="page" w:x="5138" w:y="80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80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центрів надання адміністративних послуг, які відповідають вимогам, визначеним законодавством</w:t>
      </w:r>
    </w:p>
    <w:p w:rsidR="004E1287" w:rsidRDefault="00020E0D">
      <w:pPr>
        <w:framePr w:w="3272" w:h="1440" w:hRule="exact" w:wrap="auto" w:vAnchor="page" w:hAnchor="page" w:x="1082" w:y="80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(по площам секторів очікування та обслуговування)</w:t>
      </w:r>
    </w:p>
    <w:p w:rsidR="004E1287" w:rsidRDefault="00020E0D">
      <w:pPr>
        <w:framePr w:w="10104" w:h="240" w:hRule="exact" w:wrap="auto" w:vAnchor="page" w:hAnchor="page" w:x="1082" w:y="957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Створення умов для технологічного прориву</w:t>
      </w:r>
    </w:p>
    <w:p w:rsidR="004E1287" w:rsidRDefault="00020E0D">
      <w:pPr>
        <w:framePr w:w="1064" w:h="225" w:hRule="exact" w:wrap="auto" w:vAnchor="page" w:hAnchor="page" w:x="5894" w:y="98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189,0</w:t>
      </w:r>
    </w:p>
    <w:p w:rsidR="004E1287" w:rsidRDefault="00020E0D">
      <w:pPr>
        <w:framePr w:w="1036" w:h="225" w:hRule="exact" w:wrap="auto" w:vAnchor="page" w:hAnchor="page" w:x="6958" w:y="98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201,0</w:t>
      </w:r>
    </w:p>
    <w:p w:rsidR="004E1287" w:rsidRDefault="00020E0D">
      <w:pPr>
        <w:framePr w:w="1022" w:h="225" w:hRule="exact" w:wrap="auto" w:vAnchor="page" w:hAnchor="page" w:x="7980" w:y="98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205,0</w:t>
      </w:r>
    </w:p>
    <w:p w:rsidR="004E1287" w:rsidRDefault="00020E0D">
      <w:pPr>
        <w:framePr w:w="1022" w:h="225" w:hRule="exact" w:wrap="auto" w:vAnchor="page" w:hAnchor="page" w:x="8932" w:y="98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205,0</w:t>
      </w:r>
    </w:p>
    <w:p w:rsidR="004E1287" w:rsidRDefault="00020E0D">
      <w:pPr>
        <w:framePr w:w="1006" w:h="225" w:hRule="exact" w:wrap="auto" w:vAnchor="page" w:hAnchor="page" w:x="10049" w:y="98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210,0 </w:t>
      </w:r>
    </w:p>
    <w:p w:rsidR="004E1287" w:rsidRDefault="00020E0D">
      <w:pPr>
        <w:framePr w:w="700" w:h="210" w:hRule="exact" w:wrap="auto" w:vAnchor="page" w:hAnchor="page" w:x="5138" w:y="987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987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укладених проектів державно-приватного партнерства</w:t>
      </w:r>
    </w:p>
    <w:p w:rsidR="004E1287" w:rsidRDefault="00020E0D">
      <w:pPr>
        <w:framePr w:w="1064" w:h="225" w:hRule="exact" w:wrap="auto" w:vAnchor="page" w:hAnchor="page" w:x="5894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77</w:t>
      </w:r>
    </w:p>
    <w:p w:rsidR="004E1287" w:rsidRDefault="00020E0D">
      <w:pPr>
        <w:framePr w:w="1036" w:h="225" w:hRule="exact" w:wrap="auto" w:vAnchor="page" w:hAnchor="page" w:x="6958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64</w:t>
      </w:r>
    </w:p>
    <w:p w:rsidR="004E1287" w:rsidRDefault="00020E0D">
      <w:pPr>
        <w:framePr w:w="1022" w:h="225" w:hRule="exact" w:wrap="auto" w:vAnchor="page" w:hAnchor="page" w:x="7980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</w:t>
      </w:r>
    </w:p>
    <w:p w:rsidR="004E1287" w:rsidRDefault="00020E0D">
      <w:pPr>
        <w:framePr w:w="1022" w:h="225" w:hRule="exact" w:wrap="auto" w:vAnchor="page" w:hAnchor="page" w:x="8932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</w:t>
      </w:r>
    </w:p>
    <w:p w:rsidR="004E1287" w:rsidRDefault="00020E0D">
      <w:pPr>
        <w:framePr w:w="1006" w:h="225" w:hRule="exact" w:wrap="auto" w:vAnchor="page" w:hAnchor="page" w:x="10049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 </w:t>
      </w:r>
    </w:p>
    <w:p w:rsidR="004E1287" w:rsidRDefault="00020E0D">
      <w:pPr>
        <w:framePr w:w="700" w:h="210" w:hRule="exact" w:wrap="auto" w:vAnchor="page" w:hAnchor="page" w:x="5138" w:y="1041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960" w:hRule="exact" w:wrap="auto" w:vAnchor="page" w:hAnchor="page" w:x="1082" w:y="1041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Субіндекс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"впровадження інформаційно-комунікаційних технологій (ІКТ)" у глобальному індексі конкурентоспроможності</w:t>
      </w:r>
    </w:p>
    <w:p w:rsidR="004E1287" w:rsidRDefault="00020E0D">
      <w:pPr>
        <w:framePr w:w="1064" w:h="225" w:hRule="exact" w:wrap="auto" w:vAnchor="page" w:hAnchor="page" w:x="5894" w:y="114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</w:t>
      </w:r>
    </w:p>
    <w:p w:rsidR="004E1287" w:rsidRDefault="00020E0D">
      <w:pPr>
        <w:framePr w:w="1036" w:h="225" w:hRule="exact" w:wrap="auto" w:vAnchor="page" w:hAnchor="page" w:x="6958" w:y="114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</w:t>
      </w:r>
    </w:p>
    <w:p w:rsidR="004E1287" w:rsidRDefault="00020E0D">
      <w:pPr>
        <w:framePr w:w="1022" w:h="225" w:hRule="exact" w:wrap="auto" w:vAnchor="page" w:hAnchor="page" w:x="7980" w:y="114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</w:t>
      </w:r>
    </w:p>
    <w:p w:rsidR="004E1287" w:rsidRDefault="00020E0D">
      <w:pPr>
        <w:framePr w:w="1022" w:h="225" w:hRule="exact" w:wrap="auto" w:vAnchor="page" w:hAnchor="page" w:x="8932" w:y="114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</w:t>
      </w:r>
    </w:p>
    <w:p w:rsidR="004E1287" w:rsidRDefault="00020E0D">
      <w:pPr>
        <w:framePr w:w="1006" w:h="225" w:hRule="exact" w:wrap="auto" w:vAnchor="page" w:hAnchor="page" w:x="10049" w:y="114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 </w:t>
      </w:r>
    </w:p>
    <w:p w:rsidR="004E1287" w:rsidRDefault="00020E0D">
      <w:pPr>
        <w:framePr w:w="700" w:h="210" w:hRule="exact" w:wrap="auto" w:vAnchor="page" w:hAnchor="page" w:x="5138" w:y="1143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240" w:hRule="exact" w:wrap="auto" w:vAnchor="page" w:hAnchor="page" w:x="1082" w:y="114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Глобальний інноваційний індекс</w:t>
      </w:r>
    </w:p>
    <w:p w:rsidR="004E1287" w:rsidRDefault="00020E0D">
      <w:pPr>
        <w:framePr w:w="10104" w:h="240" w:hRule="exact" w:wrap="auto" w:vAnchor="page" w:hAnchor="page" w:x="1082" w:y="1184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Створення умов для економічної незалежності</w:t>
      </w:r>
    </w:p>
    <w:p w:rsidR="004E1287" w:rsidRDefault="00020E0D">
      <w:pPr>
        <w:framePr w:w="1064" w:h="225" w:hRule="exact" w:wrap="auto" w:vAnchor="page" w:hAnchor="page" w:x="5894" w:y="121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1,6</w:t>
      </w:r>
    </w:p>
    <w:p w:rsidR="004E1287" w:rsidRDefault="00020E0D">
      <w:pPr>
        <w:framePr w:w="1036" w:h="225" w:hRule="exact" w:wrap="auto" w:vAnchor="page" w:hAnchor="page" w:x="6958" w:y="121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3,5</w:t>
      </w:r>
    </w:p>
    <w:p w:rsidR="004E1287" w:rsidRDefault="00020E0D">
      <w:pPr>
        <w:framePr w:w="1022" w:h="225" w:hRule="exact" w:wrap="auto" w:vAnchor="page" w:hAnchor="page" w:x="7980" w:y="121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22" w:h="225" w:hRule="exact" w:wrap="auto" w:vAnchor="page" w:hAnchor="page" w:x="8932" w:y="121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06" w:h="225" w:hRule="exact" w:wrap="auto" w:vAnchor="page" w:hAnchor="page" w:x="10049" w:y="121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 </w:t>
      </w:r>
    </w:p>
    <w:p w:rsidR="004E1287" w:rsidRDefault="00020E0D">
      <w:pPr>
        <w:framePr w:w="700" w:h="210" w:hRule="exact" w:wrap="auto" w:vAnchor="page" w:hAnchor="page" w:x="5138" w:y="1213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21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Приріст/зниження обсягу виробництва продукції машинобудування</w:t>
      </w:r>
    </w:p>
    <w:p w:rsidR="004E1287" w:rsidRDefault="00020E0D">
      <w:pPr>
        <w:framePr w:w="1064" w:h="225" w:hRule="exact" w:wrap="auto" w:vAnchor="page" w:hAnchor="page" w:x="5894" w:y="1267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noBreakHyphen/>
        <w:t>1,6</w:t>
      </w:r>
    </w:p>
    <w:p w:rsidR="004E1287" w:rsidRDefault="00020E0D">
      <w:pPr>
        <w:framePr w:w="1036" w:h="225" w:hRule="exact" w:wrap="auto" w:vAnchor="page" w:hAnchor="page" w:x="6958" w:y="1267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22" w:h="225" w:hRule="exact" w:wrap="auto" w:vAnchor="page" w:hAnchor="page" w:x="7980" w:y="1267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267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1267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1267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267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Темпи приросту фізичних обсягів експорту товарів та послуг</w:t>
      </w:r>
    </w:p>
    <w:p w:rsidR="004E1287" w:rsidRDefault="00020E0D">
      <w:pPr>
        <w:framePr w:w="1064" w:h="225" w:hRule="exact" w:wrap="auto" w:vAnchor="page" w:hAnchor="page" w:x="5894" w:y="1321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14,2</w:t>
      </w:r>
    </w:p>
    <w:p w:rsidR="004E1287" w:rsidRDefault="00020E0D">
      <w:pPr>
        <w:framePr w:w="1036" w:h="225" w:hRule="exact" w:wrap="auto" w:vAnchor="page" w:hAnchor="page" w:x="6958" w:y="1321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19,5</w:t>
      </w:r>
    </w:p>
    <w:p w:rsidR="004E1287" w:rsidRDefault="00020E0D">
      <w:pPr>
        <w:framePr w:w="1022" w:h="225" w:hRule="exact" w:wrap="auto" w:vAnchor="page" w:hAnchor="page" w:x="7980" w:y="1321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</w:t>
      </w:r>
    </w:p>
    <w:p w:rsidR="004E1287" w:rsidRDefault="00020E0D">
      <w:pPr>
        <w:framePr w:w="1022" w:h="225" w:hRule="exact" w:wrap="auto" w:vAnchor="page" w:hAnchor="page" w:x="8932" w:y="1321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21,1</w:t>
      </w:r>
    </w:p>
    <w:p w:rsidR="004E1287" w:rsidRDefault="00020E0D">
      <w:pPr>
        <w:framePr w:w="1006" w:h="225" w:hRule="exact" w:wrap="auto" w:vAnchor="page" w:hAnchor="page" w:x="10049" w:y="1321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21,2 </w:t>
      </w:r>
    </w:p>
    <w:p w:rsidR="004E1287" w:rsidRDefault="00020E0D">
      <w:pPr>
        <w:framePr w:w="700" w:h="210" w:hRule="exact" w:wrap="auto" w:vAnchor="page" w:hAnchor="page" w:x="5138" w:y="1321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осіб</w:t>
      </w:r>
    </w:p>
    <w:p w:rsidR="004E1287" w:rsidRDefault="00020E0D">
      <w:pPr>
        <w:framePr w:w="3272" w:h="480" w:hRule="exact" w:wrap="auto" w:vAnchor="page" w:hAnchor="page" w:x="1082" w:y="1321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іноземних туристів, які в'їжджають до України</w:t>
      </w:r>
    </w:p>
    <w:p w:rsidR="004E1287" w:rsidRDefault="00020E0D">
      <w:pPr>
        <w:framePr w:w="1036" w:h="225" w:hRule="exact" w:wrap="auto" w:vAnchor="page" w:hAnchor="page" w:x="6958" w:y="1375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714,0</w:t>
      </w:r>
    </w:p>
    <w:p w:rsidR="004E1287" w:rsidRDefault="00020E0D">
      <w:pPr>
        <w:framePr w:w="1022" w:h="225" w:hRule="exact" w:wrap="auto" w:vAnchor="page" w:hAnchor="page" w:x="7980" w:y="1375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22" w:h="225" w:hRule="exact" w:wrap="auto" w:vAnchor="page" w:hAnchor="page" w:x="8932" w:y="1375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1 020,0</w:t>
      </w:r>
    </w:p>
    <w:p w:rsidR="004E1287" w:rsidRDefault="00020E0D">
      <w:pPr>
        <w:framePr w:w="1006" w:h="225" w:hRule="exact" w:wrap="auto" w:vAnchor="page" w:hAnchor="page" w:x="10049" w:y="1375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1 040,0 </w:t>
      </w:r>
    </w:p>
    <w:p w:rsidR="004E1287" w:rsidRDefault="00020E0D">
      <w:pPr>
        <w:framePr w:w="700" w:h="210" w:hRule="exact" w:wrap="auto" w:vAnchor="page" w:hAnchor="page" w:x="5138" w:y="1375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375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внутрішніх туристів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121</w:t>
      </w:r>
    </w:p>
    <w:p w:rsidR="004E1287" w:rsidRDefault="00020E0D">
      <w:pPr>
        <w:framePr w:w="8596" w:h="48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економічного розвитку і торгівлі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236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236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8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3" style="position:absolute;margin-left:56.65pt;margin-top:185.6pt;width:499.8pt;height:.65pt;z-index:-2515384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44" style="position:absolute;margin-left:56.65pt;margin-top:168.8pt;width:499.8pt;height:.65pt;z-index:-2515374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45" style="position:absolute;margin-left:56.65pt;margin-top:154.8pt;width:499.8pt;height:.65pt;z-index:-25153638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4 739,3</w:t>
      </w:r>
    </w:p>
    <w:p w:rsidR="004E1287" w:rsidRDefault="00020E0D">
      <w:pPr>
        <w:framePr w:w="1140" w:h="189" w:hRule="exact" w:wrap="auto" w:vAnchor="page" w:hAnchor="page" w:x="541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44 798,5</w:t>
      </w:r>
    </w:p>
    <w:p w:rsidR="004E1287" w:rsidRDefault="00020E0D">
      <w:pPr>
        <w:framePr w:w="1140" w:h="189" w:hRule="exact" w:wrap="auto" w:vAnchor="page" w:hAnchor="page" w:x="541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49 537,8</w:t>
      </w:r>
    </w:p>
    <w:p w:rsidR="004E1287" w:rsidRDefault="00020E0D">
      <w:pPr>
        <w:framePr w:w="1140" w:h="189" w:hRule="exact" w:wrap="auto" w:vAnchor="page" w:hAnchor="page" w:x="769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78 450,7</w:t>
      </w:r>
    </w:p>
    <w:p w:rsidR="004E1287" w:rsidRDefault="00020E0D">
      <w:pPr>
        <w:framePr w:w="1140" w:h="189" w:hRule="exact" w:wrap="auto" w:vAnchor="page" w:hAnchor="page" w:x="769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78 450,7</w:t>
      </w:r>
    </w:p>
    <w:p w:rsidR="004E1287" w:rsidRDefault="00020E0D">
      <w:pPr>
        <w:framePr w:w="1140" w:h="189" w:hRule="exact" w:wrap="auto" w:vAnchor="page" w:hAnchor="page" w:x="769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83 661,1</w:t>
      </w:r>
    </w:p>
    <w:p w:rsidR="004E1287" w:rsidRDefault="00020E0D">
      <w:pPr>
        <w:framePr w:w="1140" w:h="189" w:hRule="exact" w:wrap="auto" w:vAnchor="page" w:hAnchor="page" w:x="883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83 661,1</w:t>
      </w:r>
    </w:p>
    <w:p w:rsidR="004E1287" w:rsidRDefault="00020E0D">
      <w:pPr>
        <w:framePr w:w="1140" w:h="189" w:hRule="exact" w:wrap="auto" w:vAnchor="page" w:hAnchor="page" w:x="883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87 607,4</w:t>
      </w:r>
    </w:p>
    <w:p w:rsidR="004E1287" w:rsidRDefault="00020E0D">
      <w:pPr>
        <w:framePr w:w="1158" w:h="189" w:hRule="exact" w:wrap="auto" w:vAnchor="page" w:hAnchor="page" w:x="997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87 607,4</w:t>
      </w:r>
    </w:p>
    <w:p w:rsidR="004E1287" w:rsidRDefault="00020E0D">
      <w:pPr>
        <w:framePr w:w="1158" w:h="189" w:hRule="exact" w:wrap="auto" w:vAnchor="page" w:hAnchor="page" w:x="997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8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31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4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57 770,1</w:t>
      </w:r>
    </w:p>
    <w:p w:rsidR="004E1287" w:rsidRDefault="00020E0D">
      <w:pPr>
        <w:framePr w:w="1140" w:h="189" w:hRule="exact" w:wrap="auto" w:vAnchor="page" w:hAnchor="page" w:x="655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57 770,1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140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закордонних справ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6" style="position:absolute;margin-left:56.65pt;margin-top:174.3pt;width:499.8pt;height:.65pt;z-index:-2515353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47" style="position:absolute;margin-left:56.65pt;margin-top:157.5pt;width:499.8pt;height:.65pt;z-index:-2515343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48" style="position:absolute;margin-left:56.65pt;margin-top:143.5pt;width:499.8pt;height:.65pt;z-index:-25153331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15 477,1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4 088 862,5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4 104 339,6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4 508 829,9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4 508 829,9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4 559 104,7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4 559 104,7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4 608 504,5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4 608 504,5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4 499 019,9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4 499 019,9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page;mso-position-vertical-relative:page" from="54.05pt,528.75pt" to="552.3pt,528.75pt" o:allowincell="f" strokeweight="1pt">
            <w10:wrap anchorx="page" anchory="page"/>
          </v:line>
        </w:pict>
      </w:r>
      <w:r>
        <w:rPr>
          <w:noProof/>
        </w:rPr>
        <w:pict>
          <v:line id="_x0000_s1150" style="position:absolute;z-index:-251531264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151" style="position:absolute;z-index:-251530240;mso-position-horizontal-relative:page;mso-position-vertical-relative:page" from="55.95pt,733.95pt" to="552.3pt,733.95pt" o:allowincell="f" strokeweight="1pt">
            <w10:wrap anchorx="page" anchory="page"/>
          </v:line>
        </w:pict>
      </w:r>
      <w:r>
        <w:rPr>
          <w:noProof/>
        </w:rPr>
        <w:pict>
          <v:line id="_x0000_s1152" style="position:absolute;z-index:-251529216;mso-position-horizontal-relative:page;mso-position-vertical-relative:page" from="55.95pt,683pt" to="552.3pt,683pt" o:allowincell="f" strokeweight="1pt">
            <w10:wrap anchorx="page" anchory="page"/>
          </v:line>
        </w:pict>
      </w:r>
      <w:r>
        <w:rPr>
          <w:noProof/>
        </w:rPr>
        <w:pict>
          <v:line id="_x0000_s1153" style="position:absolute;z-index:-251528192;mso-position-horizontal-relative:page;mso-position-vertical-relative:page" from="55.95pt,632.05pt" to="552.3pt,632.05pt" o:allowincell="f" strokeweight="1pt">
            <w10:wrap anchorx="page" anchory="page"/>
          </v:line>
        </w:pict>
      </w:r>
      <w:r>
        <w:rPr>
          <w:noProof/>
        </w:rPr>
        <w:pict>
          <v:line id="_x0000_s1154" style="position:absolute;z-index:-251527168;mso-position-horizontal-relative:page;mso-position-vertical-relative:page" from="55.95pt,581.1pt" to="552.3pt,581.1pt" o:allowincell="f" strokeweight="1pt">
            <w10:wrap anchorx="page" anchory="page"/>
          </v:line>
        </w:pict>
      </w:r>
      <w:r>
        <w:rPr>
          <w:noProof/>
        </w:rPr>
        <w:pict>
          <v:line id="_x0000_s1155" style="position:absolute;z-index:-251526144;mso-position-horizontal-relative:page;mso-position-vertical-relative:page" from="55.95pt,554.15pt" to="552.3pt,554.15pt" o:allowincell="f" strokeweight="1pt">
            <w10:wrap anchorx="page" anchory="page"/>
          </v:line>
        </w:pict>
      </w:r>
      <w:r>
        <w:rPr>
          <w:noProof/>
        </w:rPr>
        <w:pict>
          <v:line id="_x0000_s1156" style="position:absolute;z-index:-251525120;mso-position-horizontal-relative:page;mso-position-vertical-relative:page" from="55.95pt,511.05pt" to="552.3pt,511.05pt" o:allowincell="f" strokeweight="1pt">
            <w10:wrap anchorx="page" anchory="page"/>
          </v:line>
        </w:pict>
      </w:r>
      <w:r>
        <w:rPr>
          <w:noProof/>
        </w:rPr>
        <w:pict>
          <v:line id="_x0000_s1157" style="position:absolute;z-index:-251524096;mso-position-horizontal-relative:page;mso-position-vertical-relative:page" from="55.95pt,436.1pt" to="552.3pt,436.1pt" o:allowincell="f" strokeweight="1pt">
            <w10:wrap anchorx="page" anchory="page"/>
          </v:line>
        </w:pict>
      </w:r>
      <w:r>
        <w:rPr>
          <w:noProof/>
        </w:rPr>
        <w:pict>
          <v:line id="_x0000_s1158" style="position:absolute;z-index:-251523072;mso-position-horizontal-relative:page;mso-position-vertical-relative:page" from="55.95pt,349.15pt" to="552.3pt,349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Захист та відновлення політико-дипломатичним та правовим шляхом державного суверенітету та територіальної цілісності України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Подано позовів на розгляд міжнародних юрисдикційних органів і супроводження яких здійснюється МЗС в рамках міждержавних спорів України проти Російської Федерації</w:t>
      </w:r>
    </w:p>
    <w:p w:rsidR="004E1287" w:rsidRDefault="00020E0D">
      <w:pPr>
        <w:framePr w:w="1064" w:h="225" w:hRule="exact" w:wrap="auto" w:vAnchor="page" w:hAnchor="page" w:x="5894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70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704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680" w:hRule="exact" w:wrap="auto" w:vAnchor="page" w:hAnchor="page" w:x="1082" w:y="704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використання всіх наявних механізмів ООН, РЄ, ОБСЄ та інших міжнародних організацій для консолідації міжнародної підтримки України у протидії російській агресії та захисту територіальної цілісності та суверенітету нашої держави</w:t>
      </w:r>
    </w:p>
    <w:p w:rsidR="004E1287" w:rsidRDefault="00020E0D">
      <w:pPr>
        <w:framePr w:w="1064" w:h="225" w:hRule="exact" w:wrap="auto" w:vAnchor="page" w:hAnchor="page" w:x="5894" w:y="8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8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8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8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8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878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87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забезпечення реалізації стратегічного курсу держави на набуття повноправного членства України в Європейському Союзі та в Організації Північноатлантичного договору</w:t>
      </w:r>
    </w:p>
    <w:p w:rsidR="004E1287" w:rsidRDefault="00020E0D">
      <w:pPr>
        <w:framePr w:w="10104" w:h="240" w:hRule="exact" w:wrap="auto" w:vAnchor="page" w:hAnchor="page" w:x="1082" w:y="1030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Захист прав та інтересів громадян України за кордоном</w:t>
      </w:r>
    </w:p>
    <w:p w:rsidR="004E1287" w:rsidRDefault="00020E0D">
      <w:pPr>
        <w:framePr w:w="1064" w:h="225" w:hRule="exact" w:wrap="auto" w:vAnchor="page" w:hAnchor="page" w:x="5894" w:y="106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36" w:h="225" w:hRule="exact" w:wrap="auto" w:vAnchor="page" w:hAnchor="page" w:x="6958" w:y="106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06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106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106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1060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060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Розширення консульської мережі України за кордоном</w:t>
      </w:r>
    </w:p>
    <w:p w:rsidR="004E1287" w:rsidRDefault="00020E0D">
      <w:pPr>
        <w:framePr w:w="1064" w:h="225" w:hRule="exact" w:wrap="auto" w:vAnchor="page" w:hAnchor="page" w:x="5894" w:y="111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111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11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11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11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114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114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Вчинено консульських дій за зверненням заявників</w:t>
      </w:r>
    </w:p>
    <w:p w:rsidR="004E1287" w:rsidRDefault="00020E0D">
      <w:pPr>
        <w:framePr w:w="1064" w:h="225" w:hRule="exact" w:wrap="auto" w:vAnchor="page" w:hAnchor="page" w:x="5894" w:y="116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116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16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16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16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168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16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забезпечення громадян України паспортними документами, оформленими закордонними  дипломатичними установами України</w:t>
      </w:r>
    </w:p>
    <w:p w:rsidR="004E1287" w:rsidRDefault="00020E0D">
      <w:pPr>
        <w:framePr w:w="1064" w:h="225" w:hRule="exact" w:wrap="auto" w:vAnchor="page" w:hAnchor="page" w:x="5894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36" w:h="225" w:hRule="exact" w:wrap="auto" w:vAnchor="page" w:hAnchor="page" w:x="6958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22" w:h="225" w:hRule="exact" w:wrap="auto" w:vAnchor="page" w:hAnchor="page" w:x="7980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1270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270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введених в експлуатацію модулів ІТС консульської служби України, у тому числі з віддаленим доступом</w:t>
      </w:r>
    </w:p>
    <w:p w:rsidR="004E1287" w:rsidRDefault="00020E0D">
      <w:pPr>
        <w:framePr w:w="1064" w:h="225" w:hRule="exact" w:wrap="auto" w:vAnchor="page" w:hAnchor="page" w:x="5894" w:y="137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137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37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37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37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372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372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Охоплення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консульсько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-правовою допомогою громадян України, які постраждали під час перебування за кордоном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left:0;text-align:left;z-index:-251522048;mso-position-horizontal-relative:page;mso-position-vertical-relative:page" from="54.05pt,211.45pt" to="552.3pt,211.45pt" o:allowincell="f" strokeweight="1pt">
            <w10:wrap anchorx="page" anchory="page"/>
          </v:line>
        </w:pict>
      </w:r>
      <w:r>
        <w:rPr>
          <w:noProof/>
        </w:rPr>
        <w:pict>
          <v:line id="_x0000_s1160" style="position:absolute;left:0;text-align:left;z-index:-251521024;mso-position-horizontal-relative:page;mso-position-vertical-relative:page" from="55.95pt,296.85pt" to="552.3pt,296.85pt" o:allowincell="f" strokeweight="1pt">
            <w10:wrap anchorx="page" anchory="page"/>
          </v:line>
        </w:pict>
      </w:r>
      <w:r>
        <w:rPr>
          <w:noProof/>
        </w:rPr>
        <w:pict>
          <v:line id="_x0000_s1161" style="position:absolute;left:0;text-align:left;z-index:-251520000;mso-position-horizontal-relative:page;mso-position-vertical-relative:page" from="55.95pt,193.75pt" to="552.3pt,193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32,0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88,0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чол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16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громадян України, які незаконно утримуються на території держави-агресора, у тому числі військовополонених, та/або кримінально переслідуються за політично умотивованими звинуваченнями, чи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звинувачуються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у вчиненні тяжких або особливо тяжких злочинів</w:t>
      </w:r>
    </w:p>
    <w:p w:rsidR="004E1287" w:rsidRDefault="00020E0D">
      <w:pPr>
        <w:framePr w:w="10104" w:h="240" w:hRule="exact" w:wrap="auto" w:vAnchor="page" w:hAnchor="page" w:x="1082" w:y="396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Посилення взаємодії із закордонними українцями, забезпечення позитивного іміджу України за кордоном</w:t>
      </w:r>
    </w:p>
    <w:p w:rsidR="004E1287" w:rsidRDefault="00020E0D">
      <w:pPr>
        <w:framePr w:w="1064" w:h="225" w:hRule="exact" w:wrap="auto" w:vAnchor="page" w:hAnchor="page" w:x="5894" w:y="42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42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129,0</w:t>
      </w:r>
    </w:p>
    <w:p w:rsidR="004E1287" w:rsidRDefault="00020E0D">
      <w:pPr>
        <w:framePr w:w="1022" w:h="225" w:hRule="exact" w:wrap="auto" w:vAnchor="page" w:hAnchor="page" w:x="7980" w:y="42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178,0</w:t>
      </w:r>
    </w:p>
    <w:p w:rsidR="004E1287" w:rsidRDefault="00020E0D">
      <w:pPr>
        <w:framePr w:w="1022" w:h="225" w:hRule="exact" w:wrap="auto" w:vAnchor="page" w:hAnchor="page" w:x="8932" w:y="42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106,0</w:t>
      </w:r>
    </w:p>
    <w:p w:rsidR="004E1287" w:rsidRDefault="00020E0D">
      <w:pPr>
        <w:framePr w:w="1006" w:h="225" w:hRule="exact" w:wrap="auto" w:vAnchor="page" w:hAnchor="page" w:x="10049" w:y="42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103,0 </w:t>
      </w:r>
    </w:p>
    <w:p w:rsidR="004E1287" w:rsidRDefault="00020E0D">
      <w:pPr>
        <w:framePr w:w="700" w:h="210" w:hRule="exact" w:wrap="auto" w:vAnchor="page" w:hAnchor="page" w:x="5138" w:y="425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відс.п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680" w:hRule="exact" w:wrap="auto" w:vAnchor="page" w:hAnchor="page" w:x="1082" w:y="425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Збільшено рівень обізнаності іноземної аудиторії щодо проведення реформ в Україні, реалізації євроінтеграційного курсу України, поширення правдивої інформації про Україну, її культуру, історію, національні традиції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150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у справах ветеранів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2" style="position:absolute;margin-left:56.65pt;margin-top:174.3pt;width:499.8pt;height:.65pt;z-index:-2515189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3" style="position:absolute;margin-left:56.65pt;margin-top:157.5pt;width:499.8pt;height:.65pt;z-index:-2515179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4" style="position:absolute;margin-left:56.65pt;margin-top:143.5pt;width:499.8pt;height:.65pt;z-index:-25151692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130 365,2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130 365,2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136 910,7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136 910,7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143 814,4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143 814,4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160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з питань тимчасово окупованих територій та внутрішньо переміщених осіб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5" style="position:absolute;margin-left:56.65pt;margin-top:174.3pt;width:499.8pt;height:.65pt;z-index:-2515159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6" style="position:absolute;margin-left:56.65pt;margin-top:157.5pt;width:499.8pt;height:.65pt;z-index:-2515148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67" style="position:absolute;margin-left:56.65pt;margin-top:143.5pt;width:499.8pt;height:.65pt;z-index:-25151385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16 898,0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55 239,6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72 137,6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831 302,1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174 656,3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656 645,8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177 731,1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177 731,1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180 923,3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180 923,3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172 599,7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32 687,2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205 286,9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169" style="position:absolute;z-index:-251511808;mso-position-horizontal-relative:page;mso-position-vertical-relative:page" from="55.95pt,579.9pt" to="552.3pt,579.9pt" o:allowincell="f" strokeweight="1pt">
            <w10:wrap anchorx="page" anchory="page"/>
          </v:line>
        </w:pict>
      </w:r>
      <w:r>
        <w:rPr>
          <w:noProof/>
        </w:rPr>
        <w:pict>
          <v:line id="_x0000_s1170" style="position:absolute;z-index:-251510784;mso-position-horizontal-relative:page;mso-position-vertical-relative:page" from="55.95pt,516.95pt" to="552.3pt,516.95pt" o:allowincell="f" strokeweight="1pt">
            <w10:wrap anchorx="page" anchory="page"/>
          </v:line>
        </w:pict>
      </w:r>
      <w:r>
        <w:rPr>
          <w:noProof/>
        </w:rPr>
        <w:pict>
          <v:line id="_x0000_s1171" style="position:absolute;z-index:-251509760;mso-position-horizontal-relative:page;mso-position-vertical-relative:page" from="55.95pt,490pt" to="552.3pt,490pt" o:allowincell="f" strokeweight="1pt">
            <w10:wrap anchorx="page" anchory="page"/>
          </v:line>
        </w:pict>
      </w:r>
      <w:r>
        <w:rPr>
          <w:noProof/>
        </w:rPr>
        <w:pict>
          <v:line id="_x0000_s1172" style="position:absolute;z-index:-251508736;mso-position-horizontal-relative:page;mso-position-vertical-relative:page" from="55.95pt,439.05pt" to="552.3pt,439.05pt" o:allowincell="f" strokeweight="1pt">
            <w10:wrap anchorx="page" anchory="page"/>
          </v:line>
        </w:pict>
      </w:r>
      <w:r>
        <w:rPr>
          <w:noProof/>
        </w:rPr>
        <w:pict>
          <v:line id="_x0000_s1173" style="position:absolute;z-index:-251507712;mso-position-horizontal-relative:page;mso-position-vertical-relative:page" from="55.95pt,364.1pt" to="552.3pt,364.1pt" o:allowincell="f" strokeweight="1pt">
            <w10:wrap anchorx="page" anchory="page"/>
          </v:line>
        </w:pict>
      </w:r>
      <w:r>
        <w:rPr>
          <w:noProof/>
        </w:rPr>
        <w:pict>
          <v:line id="_x0000_s1174" style="position:absolute;z-index:-251506688;mso-position-horizontal-relative:page;mso-position-vertical-relative:page" from="55.95pt,325.15pt" to="552.3pt,325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Реінтеграція тимчасово окупованих територій та населення, що на них проживає, в єдиний конституційний простір України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116,0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116,0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500,0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550,0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550,0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сімей внутрішньо переміщених осіб, які отримали житло для тимчасового проживання</w:t>
      </w:r>
    </w:p>
    <w:p w:rsidR="004E1287" w:rsidRDefault="00020E0D">
      <w:pPr>
        <w:framePr w:w="1064" w:h="225" w:hRule="exact" w:wrap="auto" w:vAnchor="page" w:hAnchor="page" w:x="5894" w:y="65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5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65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600,0</w:t>
      </w:r>
    </w:p>
    <w:p w:rsidR="004E1287" w:rsidRDefault="00020E0D">
      <w:pPr>
        <w:framePr w:w="1022" w:h="225" w:hRule="exact" w:wrap="auto" w:vAnchor="page" w:hAnchor="page" w:x="8932" w:y="65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600,0</w:t>
      </w:r>
    </w:p>
    <w:p w:rsidR="004E1287" w:rsidRDefault="00020E0D">
      <w:pPr>
        <w:framePr w:w="1006" w:h="225" w:hRule="exact" w:wrap="auto" w:vAnchor="page" w:hAnchor="page" w:x="10049" w:y="65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600,0 </w:t>
      </w:r>
    </w:p>
    <w:p w:rsidR="004E1287" w:rsidRDefault="00020E0D">
      <w:pPr>
        <w:framePr w:w="700" w:h="210" w:hRule="exact" w:wrap="auto" w:vAnchor="page" w:hAnchor="page" w:x="5138" w:y="656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56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сімей внутрішньо переміщених осіб, які отримали житло у власність</w:t>
      </w:r>
    </w:p>
    <w:p w:rsidR="004E1287" w:rsidRDefault="00020E0D">
      <w:pPr>
        <w:framePr w:w="1064" w:h="225" w:hRule="exact" w:wrap="auto" w:vAnchor="page" w:hAnchor="page" w:x="5894" w:y="73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</w:t>
      </w:r>
    </w:p>
    <w:p w:rsidR="004E1287" w:rsidRDefault="00020E0D">
      <w:pPr>
        <w:framePr w:w="1036" w:h="225" w:hRule="exact" w:wrap="auto" w:vAnchor="page" w:hAnchor="page" w:x="6958" w:y="73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</w:t>
      </w:r>
    </w:p>
    <w:p w:rsidR="004E1287" w:rsidRDefault="00020E0D">
      <w:pPr>
        <w:framePr w:w="1022" w:h="225" w:hRule="exact" w:wrap="auto" w:vAnchor="page" w:hAnchor="page" w:x="7980" w:y="73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</w:t>
      </w:r>
    </w:p>
    <w:p w:rsidR="004E1287" w:rsidRDefault="00020E0D">
      <w:pPr>
        <w:framePr w:w="1022" w:h="225" w:hRule="exact" w:wrap="auto" w:vAnchor="page" w:hAnchor="page" w:x="8932" w:y="73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</w:t>
      </w:r>
    </w:p>
    <w:p w:rsidR="004E1287" w:rsidRDefault="00020E0D">
      <w:pPr>
        <w:framePr w:w="1006" w:h="225" w:hRule="exact" w:wrap="auto" w:vAnchor="page" w:hAnchor="page" w:x="10049" w:y="73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 </w:t>
      </w:r>
    </w:p>
    <w:p w:rsidR="004E1287" w:rsidRDefault="00020E0D">
      <w:pPr>
        <w:framePr w:w="700" w:h="210" w:hRule="exact" w:wrap="auto" w:vAnchor="page" w:hAnchor="page" w:x="5138" w:y="734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1440" w:hRule="exact" w:wrap="auto" w:vAnchor="page" w:hAnchor="page" w:x="1082" w:y="734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осіб, щодо яких прийнято рішення про виплату на забезпечення надання професійної правової допомоги для захисту і забезпечення прав та інтересів осіб, позбавлених особистої свободи</w:t>
      </w:r>
    </w:p>
    <w:p w:rsidR="004E1287" w:rsidRDefault="00020E0D">
      <w:pPr>
        <w:framePr w:w="1064" w:h="225" w:hRule="exact" w:wrap="auto" w:vAnchor="page" w:hAnchor="page" w:x="5894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275</w:t>
      </w:r>
    </w:p>
    <w:p w:rsidR="004E1287" w:rsidRDefault="00020E0D">
      <w:pPr>
        <w:framePr w:w="1036" w:h="225" w:hRule="exact" w:wrap="auto" w:vAnchor="page" w:hAnchor="page" w:x="6958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275</w:t>
      </w:r>
    </w:p>
    <w:p w:rsidR="004E1287" w:rsidRDefault="00020E0D">
      <w:pPr>
        <w:framePr w:w="1022" w:h="225" w:hRule="exact" w:wrap="auto" w:vAnchor="page" w:hAnchor="page" w:x="7980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275</w:t>
      </w:r>
    </w:p>
    <w:p w:rsidR="004E1287" w:rsidRDefault="00020E0D">
      <w:pPr>
        <w:framePr w:w="1022" w:h="225" w:hRule="exact" w:wrap="auto" w:vAnchor="page" w:hAnchor="page" w:x="8932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275</w:t>
      </w:r>
    </w:p>
    <w:p w:rsidR="004E1287" w:rsidRDefault="00020E0D">
      <w:pPr>
        <w:framePr w:w="1006" w:h="225" w:hRule="exact" w:wrap="auto" w:vAnchor="page" w:hAnchor="page" w:x="10049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275 </w:t>
      </w:r>
    </w:p>
    <w:p w:rsidR="004E1287" w:rsidRDefault="00020E0D">
      <w:pPr>
        <w:framePr w:w="700" w:h="210" w:hRule="exact" w:wrap="auto" w:vAnchor="page" w:hAnchor="page" w:x="5138" w:y="884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960" w:hRule="exact" w:wrap="auto" w:vAnchor="page" w:hAnchor="page" w:x="1082" w:y="884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осіб, щодо яких здійснено фінансування заходів із соціальної реабілітації осіб, позбавлених особистої свободи</w:t>
      </w:r>
    </w:p>
    <w:p w:rsidR="004E1287" w:rsidRDefault="00020E0D">
      <w:pPr>
        <w:framePr w:w="1036" w:h="225" w:hRule="exact" w:wrap="auto" w:vAnchor="page" w:hAnchor="page" w:x="6958" w:y="98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7980" w:y="98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700" w:h="210" w:hRule="exact" w:wrap="auto" w:vAnchor="page" w:hAnchor="page" w:x="5138" w:y="986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986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громад, охоплених заходами з протимінної діяльності</w:t>
      </w:r>
    </w:p>
    <w:p w:rsidR="004E1287" w:rsidRDefault="00020E0D">
      <w:pPr>
        <w:framePr w:w="1036" w:h="225" w:hRule="exact" w:wrap="auto" w:vAnchor="page" w:hAnchor="page" w:x="6958" w:y="103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7,3</w:t>
      </w:r>
    </w:p>
    <w:p w:rsidR="004E1287" w:rsidRDefault="00020E0D">
      <w:pPr>
        <w:framePr w:w="1022" w:h="225" w:hRule="exact" w:wrap="auto" w:vAnchor="page" w:hAnchor="page" w:x="7980" w:y="103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14,6</w:t>
      </w:r>
    </w:p>
    <w:p w:rsidR="004E1287" w:rsidRDefault="00020E0D">
      <w:pPr>
        <w:framePr w:w="1022" w:h="225" w:hRule="exact" w:wrap="auto" w:vAnchor="page" w:hAnchor="page" w:x="8932" w:y="103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21,9</w:t>
      </w:r>
    </w:p>
    <w:p w:rsidR="004E1287" w:rsidRDefault="00020E0D">
      <w:pPr>
        <w:framePr w:w="1006" w:h="225" w:hRule="exact" w:wrap="auto" w:vAnchor="page" w:hAnchor="page" w:x="10049" w:y="103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29,2 </w:t>
      </w:r>
    </w:p>
    <w:p w:rsidR="004E1287" w:rsidRDefault="00020E0D">
      <w:pPr>
        <w:framePr w:w="700" w:h="210" w:hRule="exact" w:wrap="auto" w:vAnchor="page" w:hAnchor="page" w:x="5138" w:y="1039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039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громад, розташованих вздовж лінії розмежування, що охоплені інформуванням про небезпеку від вибухонебезпечних предметів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161</w:t>
      </w:r>
    </w:p>
    <w:p w:rsidR="004E1287" w:rsidRDefault="00020E0D">
      <w:pPr>
        <w:framePr w:w="8596" w:h="48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з питань тимчасово окупованих територій та внутрішньо переміщених осіб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236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236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8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5" style="position:absolute;margin-left:56.65pt;margin-top:185.6pt;width:499.8pt;height:.65pt;z-index:-2515056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76" style="position:absolute;margin-left:56.65pt;margin-top:168.8pt;width:499.8pt;height:.65pt;z-index:-2515046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77" style="position:absolute;margin-left:56.65pt;margin-top:154.8pt;width:499.8pt;height:.65pt;z-index:-25150361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30 435,4</w:t>
      </w:r>
    </w:p>
    <w:p w:rsidR="004E1287" w:rsidRDefault="00020E0D">
      <w:pPr>
        <w:framePr w:w="1140" w:h="189" w:hRule="exact" w:wrap="auto" w:vAnchor="page" w:hAnchor="page" w:x="541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30 435,4</w:t>
      </w:r>
    </w:p>
    <w:p w:rsidR="004E1287" w:rsidRDefault="00020E0D">
      <w:pPr>
        <w:framePr w:w="1140" w:h="189" w:hRule="exact" w:wrap="auto" w:vAnchor="page" w:hAnchor="page" w:x="769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294 000,0</w:t>
      </w:r>
    </w:p>
    <w:p w:rsidR="004E1287" w:rsidRDefault="00020E0D">
      <w:pPr>
        <w:framePr w:w="1140" w:h="189" w:hRule="exact" w:wrap="auto" w:vAnchor="page" w:hAnchor="page" w:x="769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294 000,0</w:t>
      </w:r>
    </w:p>
    <w:p w:rsidR="004E1287" w:rsidRDefault="00020E0D">
      <w:pPr>
        <w:framePr w:w="1140" w:h="189" w:hRule="exact" w:wrap="auto" w:vAnchor="page" w:hAnchor="page" w:x="883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8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31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4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34 000,0</w:t>
      </w:r>
    </w:p>
    <w:p w:rsidR="004E1287" w:rsidRDefault="00020E0D">
      <w:pPr>
        <w:framePr w:w="1140" w:h="189" w:hRule="exact" w:wrap="auto" w:vAnchor="page" w:hAnchor="page" w:x="655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10 000,0</w:t>
      </w:r>
    </w:p>
    <w:p w:rsidR="004E1287" w:rsidRDefault="00020E0D">
      <w:pPr>
        <w:framePr w:w="1140" w:h="189" w:hRule="exact" w:wrap="auto" w:vAnchor="page" w:hAnchor="page" w:x="655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44 000,0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170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Державний комітет телебачення і радіомовлення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8" style="position:absolute;margin-left:56.65pt;margin-top:174.3pt;width:499.8pt;height:.65pt;z-index:-2515025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79" style="position:absolute;margin-left:56.65pt;margin-top:157.5pt;width:499.8pt;height:.65pt;z-index:-2515015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80" style="position:absolute;margin-left:56.65pt;margin-top:143.5pt;width:499.8pt;height:.65pt;z-index:-25150054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2 521,4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844 848,1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847 369,5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2 106 225,4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2 103 324,7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2 900,7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2 100 263,2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2 097 265,2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2 998,0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2 106 391,3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2 103 292,7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3 098,6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1 095 076,2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2 793,5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1 097 869,7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1" style="position:absolute;z-index:-251499520;mso-position-horizontal-relative:page;mso-position-vertical-relative:page" from="54.05pt,530.35pt" to="552.3pt,530.35pt" o:allowincell="f" strokeweight="1pt">
            <w10:wrap anchorx="page" anchory="page"/>
          </v:line>
        </w:pict>
      </w:r>
      <w:r>
        <w:rPr>
          <w:noProof/>
        </w:rPr>
        <w:pict>
          <v:line id="_x0000_s1182" style="position:absolute;z-index:-251498496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183" style="position:absolute;z-index:-251497472;mso-position-horizontal-relative:page;mso-position-vertical-relative:page" from="55.95pt,618.7pt" to="552.3pt,618.7pt" o:allowincell="f" strokeweight="1pt">
            <w10:wrap anchorx="page" anchory="page"/>
          </v:line>
        </w:pict>
      </w:r>
      <w:r>
        <w:rPr>
          <w:noProof/>
        </w:rPr>
        <w:pict>
          <v:line id="_x0000_s1184" style="position:absolute;z-index:-251496448;mso-position-horizontal-relative:page;mso-position-vertical-relative:page" from="55.95pt,567.75pt" to="552.3pt,567.75pt" o:allowincell="f" strokeweight="1pt">
            <w10:wrap anchorx="page" anchory="page"/>
          </v:line>
        </w:pict>
      </w:r>
      <w:r>
        <w:rPr>
          <w:noProof/>
        </w:rPr>
        <w:pict>
          <v:line id="_x0000_s1185" style="position:absolute;z-index:-251495424;mso-position-horizontal-relative:page;mso-position-vertical-relative:page" from="55.95pt,502pt" to="552.3pt,502pt" o:allowincell="f" strokeweight="1pt">
            <w10:wrap anchorx="page" anchory="page"/>
          </v:line>
        </w:pict>
      </w:r>
      <w:r>
        <w:rPr>
          <w:noProof/>
        </w:rPr>
        <w:pict>
          <v:line id="_x0000_s1186" style="position:absolute;z-index:-251494400;mso-position-horizontal-relative:page;mso-position-vertical-relative:page" from="55.95pt,475.05pt" to="552.3pt,475.05pt" o:allowincell="f" strokeweight="1pt">
            <w10:wrap anchorx="page" anchory="page"/>
          </v:line>
        </w:pict>
      </w:r>
      <w:r>
        <w:rPr>
          <w:noProof/>
        </w:rPr>
        <w:pict>
          <v:line id="_x0000_s1187" style="position:absolute;z-index:-251493376;mso-position-horizontal-relative:page;mso-position-vertical-relative:page" from="55.95pt,400.1pt" to="552.3pt,400.1pt" o:allowincell="f" strokeweight="1pt">
            <w10:wrap anchorx="page" anchory="page"/>
          </v:line>
        </w:pict>
      </w:r>
      <w:r>
        <w:rPr>
          <w:noProof/>
        </w:rPr>
        <w:pict>
          <v:line id="_x0000_s1188" style="position:absolute;z-index:-251492352;mso-position-horizontal-relative:page;mso-position-vertical-relative:page" from="55.95pt,361.15pt" to="552.3pt,361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Дотримання свободи слова, вільний обіг інформації, захищений від негативного зовнішнього впливу інформаційний простір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видатків загального фонду Державного бюджету України, що спрямовуються на фінансову підтримку ПАТ "НСТУ", у загальному обсязі видатків загального фонду Державного бюджету України</w:t>
      </w:r>
    </w:p>
    <w:p w:rsidR="004E1287" w:rsidRDefault="00020E0D">
      <w:pPr>
        <w:framePr w:w="1064" w:h="225" w:hRule="exact" w:wrap="auto" w:vAnchor="page" w:hAnchor="page" w:x="5894" w:y="7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319 495,0</w:t>
      </w:r>
    </w:p>
    <w:p w:rsidR="004E1287" w:rsidRDefault="00020E0D">
      <w:pPr>
        <w:framePr w:w="1036" w:h="225" w:hRule="exact" w:wrap="auto" w:vAnchor="page" w:hAnchor="page" w:x="6958" w:y="7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609 425,4</w:t>
      </w:r>
    </w:p>
    <w:p w:rsidR="004E1287" w:rsidRDefault="00020E0D">
      <w:pPr>
        <w:framePr w:w="1022" w:h="225" w:hRule="exact" w:wrap="auto" w:vAnchor="page" w:hAnchor="page" w:x="7980" w:y="7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840 941,2</w:t>
      </w:r>
    </w:p>
    <w:p w:rsidR="004E1287" w:rsidRDefault="00020E0D">
      <w:pPr>
        <w:framePr w:w="1022" w:h="225" w:hRule="exact" w:wrap="auto" w:vAnchor="page" w:hAnchor="page" w:x="8932" w:y="7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873 567,4</w:t>
      </w:r>
    </w:p>
    <w:p w:rsidR="004E1287" w:rsidRDefault="00020E0D">
      <w:pPr>
        <w:framePr w:w="1006" w:h="225" w:hRule="exact" w:wrap="auto" w:vAnchor="page" w:hAnchor="page" w:x="10049" w:y="7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907 459,4 </w:t>
      </w:r>
    </w:p>
    <w:p w:rsidR="004E1287" w:rsidRDefault="00020E0D">
      <w:pPr>
        <w:framePr w:w="700" w:h="210" w:hRule="exact" w:wrap="auto" w:vAnchor="page" w:hAnchor="page" w:x="5138" w:y="728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28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обсяг виробництва та трансляції телерадіопрограм ПАТ "НСТУ"</w:t>
      </w:r>
    </w:p>
    <w:p w:rsidR="004E1287" w:rsidRDefault="00020E0D">
      <w:pPr>
        <w:framePr w:w="1064" w:h="225" w:hRule="exact" w:wrap="auto" w:vAnchor="page" w:hAnchor="page" w:x="5894" w:y="80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36" w:h="225" w:hRule="exact" w:wrap="auto" w:vAnchor="page" w:hAnchor="page" w:x="6958" w:y="80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66,0</w:t>
      </w:r>
    </w:p>
    <w:p w:rsidR="004E1287" w:rsidRDefault="00020E0D">
      <w:pPr>
        <w:framePr w:w="1022" w:h="225" w:hRule="exact" w:wrap="auto" w:vAnchor="page" w:hAnchor="page" w:x="7980" w:y="80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</w:t>
      </w:r>
    </w:p>
    <w:p w:rsidR="004E1287" w:rsidRDefault="00020E0D">
      <w:pPr>
        <w:framePr w:w="1022" w:h="225" w:hRule="exact" w:wrap="auto" w:vAnchor="page" w:hAnchor="page" w:x="8932" w:y="80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68,0</w:t>
      </w:r>
    </w:p>
    <w:p w:rsidR="004E1287" w:rsidRDefault="00020E0D">
      <w:pPr>
        <w:framePr w:w="1006" w:h="225" w:hRule="exact" w:wrap="auto" w:vAnchor="page" w:hAnchor="page" w:x="10049" w:y="80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69,0 </w:t>
      </w:r>
    </w:p>
    <w:p w:rsidR="004E1287" w:rsidRDefault="00020E0D">
      <w:pPr>
        <w:framePr w:w="700" w:h="210" w:hRule="exact" w:wrap="auto" w:vAnchor="page" w:hAnchor="page" w:x="5138" w:y="806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806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опрацьованої видавничої продукції, що має походження або виготовлена та/або ввозиться з території держави-агресора, тимчасово окупованої території України одним працівником</w:t>
      </w:r>
    </w:p>
    <w:p w:rsidR="004E1287" w:rsidRDefault="00020E0D">
      <w:pPr>
        <w:framePr w:w="1064" w:h="225" w:hRule="exact" w:wrap="auto" w:vAnchor="page" w:hAnchor="page" w:x="5894" w:y="9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36" w:h="225" w:hRule="exact" w:wrap="auto" w:vAnchor="page" w:hAnchor="page" w:x="6958" w:y="9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7980" w:y="9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</w:t>
      </w:r>
    </w:p>
    <w:p w:rsidR="004E1287" w:rsidRDefault="00020E0D">
      <w:pPr>
        <w:framePr w:w="1022" w:h="225" w:hRule="exact" w:wrap="auto" w:vAnchor="page" w:hAnchor="page" w:x="8932" w:y="9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9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956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95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охоплення суспільним телерадіомовленням території України</w:t>
      </w:r>
    </w:p>
    <w:p w:rsidR="004E1287" w:rsidRDefault="00020E0D">
      <w:pPr>
        <w:framePr w:w="10104" w:h="480" w:hRule="exact" w:wrap="auto" w:vAnchor="page" w:hAnchor="page" w:x="1082" w:y="101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Утвердження в українському суспільстві свідомої підтримки громадянами України процесів європейської та євроатлантичної інтеграції</w:t>
      </w:r>
    </w:p>
    <w:p w:rsidR="004E1287" w:rsidRDefault="00020E0D">
      <w:pPr>
        <w:framePr w:w="1064" w:h="225" w:hRule="exact" w:wrap="auto" w:vAnchor="page" w:hAnchor="page" w:x="5894" w:y="1063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36" w:h="225" w:hRule="exact" w:wrap="auto" w:vAnchor="page" w:hAnchor="page" w:x="6958" w:y="1063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7980" w:y="1063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8932" w:y="1063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06" w:h="225" w:hRule="exact" w:wrap="auto" w:vAnchor="page" w:hAnchor="page" w:x="10049" w:y="1063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1063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063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інформаційних заходів з питань євроатлантичної та європейської інтеграції</w:t>
      </w:r>
    </w:p>
    <w:p w:rsidR="004E1287" w:rsidRDefault="00020E0D">
      <w:pPr>
        <w:framePr w:w="1064" w:h="225" w:hRule="exact" w:wrap="auto" w:vAnchor="page" w:hAnchor="page" w:x="5894" w:y="11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36" w:h="225" w:hRule="exact" w:wrap="auto" w:vAnchor="page" w:hAnchor="page" w:x="6958" w:y="11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66,0</w:t>
      </w:r>
    </w:p>
    <w:p w:rsidR="004E1287" w:rsidRDefault="00020E0D">
      <w:pPr>
        <w:framePr w:w="1022" w:h="225" w:hRule="exact" w:wrap="auto" w:vAnchor="page" w:hAnchor="page" w:x="7980" w:y="11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</w:t>
      </w:r>
    </w:p>
    <w:p w:rsidR="004E1287" w:rsidRDefault="00020E0D">
      <w:pPr>
        <w:framePr w:w="1022" w:h="225" w:hRule="exact" w:wrap="auto" w:vAnchor="page" w:hAnchor="page" w:x="8932" w:y="11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68,0</w:t>
      </w:r>
    </w:p>
    <w:p w:rsidR="004E1287" w:rsidRDefault="00020E0D">
      <w:pPr>
        <w:framePr w:w="1006" w:h="225" w:hRule="exact" w:wrap="auto" w:vAnchor="page" w:hAnchor="page" w:x="10049" w:y="11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69,0 </w:t>
      </w:r>
    </w:p>
    <w:p w:rsidR="004E1287" w:rsidRDefault="00020E0D">
      <w:pPr>
        <w:framePr w:w="700" w:h="210" w:hRule="exact" w:wrap="auto" w:vAnchor="page" w:hAnchor="page" w:x="5138" w:y="1141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141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Підвищення поінформованості населення України про процеси європейської та євроатлантичної інтеграції України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180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культури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9" style="position:absolute;margin-left:56.65pt;margin-top:174.3pt;width:499.8pt;height:.65pt;z-index:-2514913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90" style="position:absolute;margin-left:56.65pt;margin-top:157.5pt;width:499.8pt;height:.65pt;z-index:-2514903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191" style="position:absolute;margin-left:56.65pt;margin-top:143.5pt;width:499.8pt;height:.65pt;z-index:-25148928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341 251,2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5 995 009,2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6 336 260,4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7 228 346,5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6 867 939,6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360 406,9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7 698 289,2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7 323 123,2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375 166,0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8 009 884,8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7 620 383,4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389 501,4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6 651 788,0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337 992,6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6 989 780,6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193" style="position:absolute;z-index:-251487232;mso-position-horizontal-relative:page;mso-position-vertical-relative:page" from="55.95pt,764pt" to="552.3pt,764pt" o:allowincell="f" strokeweight="1pt">
            <w10:wrap anchorx="page" anchory="page"/>
          </v:line>
        </w:pict>
      </w:r>
      <w:r>
        <w:rPr>
          <w:noProof/>
        </w:rPr>
        <w:pict>
          <v:line id="_x0000_s1194" style="position:absolute;z-index:-251486208;mso-position-horizontal-relative:page;mso-position-vertical-relative:page" from="55.95pt,725.05pt" to="552.3pt,725.05pt" o:allowincell="f" strokeweight="1pt">
            <w10:wrap anchorx="page" anchory="page"/>
          </v:line>
        </w:pict>
      </w:r>
      <w:r>
        <w:rPr>
          <w:noProof/>
        </w:rPr>
        <w:pict>
          <v:line id="_x0000_s1195" style="position:absolute;z-index:-251485184;mso-position-horizontal-relative:page;mso-position-vertical-relative:page" from="55.95pt,686.1pt" to="552.3pt,686.1pt" o:allowincell="f" strokeweight="1pt">
            <w10:wrap anchorx="page" anchory="page"/>
          </v:line>
        </w:pict>
      </w:r>
      <w:r>
        <w:rPr>
          <w:noProof/>
        </w:rPr>
        <w:pict>
          <v:line id="_x0000_s1196" style="position:absolute;z-index:-251484160;mso-position-horizontal-relative:page;mso-position-vertical-relative:page" from="55.95pt,635.15pt" to="552.3pt,635.15pt" o:allowincell="f" strokeweight="1pt">
            <w10:wrap anchorx="page" anchory="page"/>
          </v:line>
        </w:pict>
      </w:r>
      <w:r>
        <w:rPr>
          <w:noProof/>
        </w:rPr>
        <w:pict>
          <v:line id="_x0000_s1197" style="position:absolute;z-index:-251483136;mso-position-horizontal-relative:page;mso-position-vertical-relative:page" from="55.95pt,572.2pt" to="552.3pt,572.2pt" o:allowincell="f" strokeweight="1pt">
            <w10:wrap anchorx="page" anchory="page"/>
          </v:line>
        </w:pict>
      </w:r>
      <w:r>
        <w:rPr>
          <w:noProof/>
        </w:rPr>
        <w:pict>
          <v:line id="_x0000_s1198" style="position:absolute;z-index:-251482112;mso-position-horizontal-relative:page;mso-position-vertical-relative:page" from="55.95pt,521.25pt" to="552.3pt,521.25pt" o:allowincell="f" strokeweight="1pt">
            <w10:wrap anchorx="page" anchory="page"/>
          </v:line>
        </w:pict>
      </w:r>
      <w:r>
        <w:rPr>
          <w:noProof/>
        </w:rPr>
        <w:pict>
          <v:line id="_x0000_s1199" style="position:absolute;z-index:-251481088;mso-position-horizontal-relative:page;mso-position-vertical-relative:page" from="55.95pt,482.3pt" to="552.3pt,482.3pt" o:allowincell="f" strokeweight="1pt">
            <w10:wrap anchorx="page" anchory="page"/>
          </v:line>
        </w:pict>
      </w:r>
      <w:r>
        <w:rPr>
          <w:noProof/>
        </w:rPr>
        <w:pict>
          <v:line id="_x0000_s1200" style="position:absolute;z-index:-251480064;mso-position-horizontal-relative:page;mso-position-vertical-relative:page" from="55.95pt,443.35pt" to="552.3pt,443.35pt" o:allowincell="f" strokeweight="1pt">
            <w10:wrap anchorx="page" anchory="page"/>
          </v:line>
        </w:pict>
      </w:r>
      <w:r>
        <w:rPr>
          <w:noProof/>
        </w:rPr>
        <w:pict>
          <v:line id="_x0000_s1201" style="position:absolute;z-index:-251479040;mso-position-horizontal-relative:page;mso-position-vertical-relative:page" from="55.95pt,416.4pt" to="552.3pt,416.4pt" o:allowincell="f" strokeweight="1pt">
            <w10:wrap anchorx="page" anchory="page"/>
          </v:line>
        </w:pict>
      </w:r>
      <w:r>
        <w:rPr>
          <w:noProof/>
        </w:rPr>
        <w:pict>
          <v:line id="_x0000_s1202" style="position:absolute;z-index:-251478016;mso-position-horizontal-relative:page;mso-position-vertical-relative:page" from="55.95pt,365.45pt" to="552.3pt,365.45pt" o:allowincell="f" strokeweight="1pt">
            <w10:wrap anchorx="page" anchory="page"/>
          </v:line>
        </w:pict>
      </w:r>
      <w:r>
        <w:rPr>
          <w:noProof/>
        </w:rPr>
        <w:pict>
          <v:line id="_x0000_s1203" style="position:absolute;z-index:-251476992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Підтримка та просування національного культурного продукту  в Україні та за кордоном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421,0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об'єктів культурної спадщини, занесених до Державного реєстру нерухомих пам'яток України</w:t>
      </w:r>
    </w:p>
    <w:p w:rsidR="004E1287" w:rsidRDefault="00020E0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47,0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24,0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26,0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28,0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закладів, що мають об'єкти культурного надбання і на яких здійснено заходи із збереження та відновлення</w:t>
      </w:r>
    </w:p>
    <w:p w:rsidR="004E1287" w:rsidRDefault="00020E0D">
      <w:pPr>
        <w:framePr w:w="700" w:h="210" w:hRule="exact" w:wrap="auto" w:vAnchor="page" w:hAnchor="page" w:x="5138" w:y="73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73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Задоволеність населення роботою закладів культури в громадах, якістю культурних послуг та можливостями творчої самореалізації:</w:t>
      </w:r>
    </w:p>
    <w:p w:rsidR="004E1287" w:rsidRDefault="00020E0D">
      <w:pPr>
        <w:framePr w:w="1064" w:h="225" w:hRule="exact" w:wrap="auto" w:vAnchor="page" w:hAnchor="page" w:x="5894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23,2</w:t>
      </w:r>
    </w:p>
    <w:p w:rsidR="004E1287" w:rsidRDefault="00020E0D">
      <w:pPr>
        <w:framePr w:w="1036" w:h="225" w:hRule="exact" w:wrap="auto" w:vAnchor="page" w:hAnchor="page" w:x="6958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23,2</w:t>
      </w:r>
    </w:p>
    <w:p w:rsidR="004E1287" w:rsidRDefault="00020E0D">
      <w:pPr>
        <w:framePr w:w="1022" w:h="225" w:hRule="exact" w:wrap="auto" w:vAnchor="page" w:hAnchor="page" w:x="7980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06" w:h="225" w:hRule="exact" w:wrap="auto" w:vAnchor="page" w:hAnchor="page" w:x="10049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 </w:t>
      </w:r>
    </w:p>
    <w:p w:rsidR="004E1287" w:rsidRDefault="00020E0D">
      <w:pPr>
        <w:framePr w:w="700" w:h="210" w:hRule="exact" w:wrap="auto" w:vAnchor="page" w:hAnchor="page" w:x="5138" w:y="838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83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населення в громадах, що відвідує бібліотеки</w:t>
      </w:r>
    </w:p>
    <w:p w:rsidR="004E1287" w:rsidRDefault="00020E0D">
      <w:pPr>
        <w:framePr w:w="1064" w:h="225" w:hRule="exact" w:wrap="auto" w:vAnchor="page" w:hAnchor="page" w:x="5894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48,6</w:t>
      </w:r>
    </w:p>
    <w:p w:rsidR="004E1287" w:rsidRDefault="00020E0D">
      <w:pPr>
        <w:framePr w:w="1036" w:h="225" w:hRule="exact" w:wrap="auto" w:vAnchor="page" w:hAnchor="page" w:x="6958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48,6</w:t>
      </w:r>
    </w:p>
    <w:p w:rsidR="004E1287" w:rsidRDefault="00020E0D">
      <w:pPr>
        <w:framePr w:w="1022" w:h="225" w:hRule="exact" w:wrap="auto" w:vAnchor="page" w:hAnchor="page" w:x="7980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</w:t>
      </w:r>
    </w:p>
    <w:p w:rsidR="004E1287" w:rsidRDefault="00020E0D">
      <w:pPr>
        <w:framePr w:w="1006" w:h="225" w:hRule="exact" w:wrap="auto" w:vAnchor="page" w:hAnchor="page" w:x="10049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 </w:t>
      </w:r>
    </w:p>
    <w:p w:rsidR="004E1287" w:rsidRDefault="00020E0D">
      <w:pPr>
        <w:framePr w:w="700" w:h="210" w:hRule="exact" w:wrap="auto" w:vAnchor="page" w:hAnchor="page" w:x="5138" w:y="89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населення в громадах, що відвідує культурні заходи впродовж року</w:t>
      </w:r>
    </w:p>
    <w:p w:rsidR="004E1287" w:rsidRDefault="00020E0D">
      <w:pPr>
        <w:framePr w:w="1064" w:h="225" w:hRule="exact" w:wrap="auto" w:vAnchor="page" w:hAnchor="page" w:x="5894" w:y="97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17,3</w:t>
      </w:r>
    </w:p>
    <w:p w:rsidR="004E1287" w:rsidRDefault="00020E0D">
      <w:pPr>
        <w:framePr w:w="1036" w:h="225" w:hRule="exact" w:wrap="auto" w:vAnchor="page" w:hAnchor="page" w:x="6958" w:y="97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17,3</w:t>
      </w:r>
    </w:p>
    <w:p w:rsidR="004E1287" w:rsidRDefault="00020E0D">
      <w:pPr>
        <w:framePr w:w="1022" w:h="225" w:hRule="exact" w:wrap="auto" w:vAnchor="page" w:hAnchor="page" w:x="7980" w:y="97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97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22,0</w:t>
      </w:r>
    </w:p>
    <w:p w:rsidR="004E1287" w:rsidRDefault="00020E0D">
      <w:pPr>
        <w:framePr w:w="1006" w:h="225" w:hRule="exact" w:wrap="auto" w:vAnchor="page" w:hAnchor="page" w:x="10049" w:y="97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 </w:t>
      </w:r>
    </w:p>
    <w:p w:rsidR="004E1287" w:rsidRDefault="00020E0D">
      <w:pPr>
        <w:framePr w:w="700" w:h="210" w:hRule="exact" w:wrap="auto" w:vAnchor="page" w:hAnchor="page" w:x="5138" w:y="970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970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населення в громадах, залученого у творчо-мистецьку діяльність</w:t>
      </w:r>
    </w:p>
    <w:p w:rsidR="004E1287" w:rsidRDefault="00020E0D">
      <w:pPr>
        <w:framePr w:w="1064" w:h="225" w:hRule="exact" w:wrap="auto" w:vAnchor="page" w:hAnchor="page" w:x="5894" w:y="104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52,0</w:t>
      </w:r>
    </w:p>
    <w:p w:rsidR="004E1287" w:rsidRDefault="00020E0D">
      <w:pPr>
        <w:framePr w:w="1036" w:h="225" w:hRule="exact" w:wrap="auto" w:vAnchor="page" w:hAnchor="page" w:x="6958" w:y="104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52,0</w:t>
      </w:r>
    </w:p>
    <w:p w:rsidR="004E1287" w:rsidRDefault="00020E0D">
      <w:pPr>
        <w:framePr w:w="1022" w:h="225" w:hRule="exact" w:wrap="auto" w:vAnchor="page" w:hAnchor="page" w:x="7980" w:y="104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</w:t>
      </w:r>
    </w:p>
    <w:p w:rsidR="004E1287" w:rsidRDefault="00020E0D">
      <w:pPr>
        <w:framePr w:w="1022" w:h="225" w:hRule="exact" w:wrap="auto" w:vAnchor="page" w:hAnchor="page" w:x="8932" w:y="104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58,0</w:t>
      </w:r>
    </w:p>
    <w:p w:rsidR="004E1287" w:rsidRDefault="00020E0D">
      <w:pPr>
        <w:framePr w:w="1006" w:h="225" w:hRule="exact" w:wrap="auto" w:vAnchor="page" w:hAnchor="page" w:x="10049" w:y="104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 </w:t>
      </w:r>
    </w:p>
    <w:p w:rsidR="004E1287" w:rsidRDefault="00020E0D">
      <w:pPr>
        <w:framePr w:w="700" w:h="210" w:hRule="exact" w:wrap="auto" w:vAnchor="page" w:hAnchor="page" w:x="5138" w:y="104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04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населення в громадах, яка вважає, що в місці їх проживання достатньо можливостей для творчого та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мистецткого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розвитку дітей</w:t>
      </w:r>
    </w:p>
    <w:p w:rsidR="004E1287" w:rsidRDefault="00020E0D">
      <w:pPr>
        <w:framePr w:w="1064" w:h="225" w:hRule="exact" w:wrap="auto" w:vAnchor="page" w:hAnchor="page" w:x="5894" w:y="115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15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15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15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06" w:h="225" w:hRule="exact" w:wrap="auto" w:vAnchor="page" w:hAnchor="page" w:x="10049" w:y="115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 </w:t>
      </w:r>
    </w:p>
    <w:p w:rsidR="004E1287" w:rsidRDefault="00020E0D">
      <w:pPr>
        <w:framePr w:w="700" w:h="210" w:hRule="exact" w:wrap="auto" w:vAnchor="page" w:hAnchor="page" w:x="5138" w:y="1150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150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об'єднаних територіальних громад, що організували культурні простори відповідно до перспективних планів оптимізації базової мережі закладів культури</w:t>
      </w:r>
    </w:p>
    <w:p w:rsidR="004E1287" w:rsidRDefault="00020E0D">
      <w:pPr>
        <w:framePr w:w="1064" w:h="225" w:hRule="exact" w:wrap="auto" w:vAnchor="page" w:hAnchor="page" w:x="5894" w:y="127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19,0</w:t>
      </w:r>
    </w:p>
    <w:p w:rsidR="004E1287" w:rsidRDefault="00020E0D">
      <w:pPr>
        <w:framePr w:w="1036" w:h="225" w:hRule="exact" w:wrap="auto" w:vAnchor="page" w:hAnchor="page" w:x="6958" w:y="127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22,0</w:t>
      </w:r>
    </w:p>
    <w:p w:rsidR="004E1287" w:rsidRDefault="00020E0D">
      <w:pPr>
        <w:framePr w:w="1022" w:h="225" w:hRule="exact" w:wrap="auto" w:vAnchor="page" w:hAnchor="page" w:x="7980" w:y="127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127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28,0</w:t>
      </w:r>
    </w:p>
    <w:p w:rsidR="004E1287" w:rsidRDefault="00020E0D">
      <w:pPr>
        <w:framePr w:w="1006" w:h="225" w:hRule="exact" w:wrap="auto" w:vAnchor="page" w:hAnchor="page" w:x="10049" w:y="1276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 </w:t>
      </w:r>
    </w:p>
    <w:p w:rsidR="004E1287" w:rsidRDefault="00020E0D">
      <w:pPr>
        <w:framePr w:w="700" w:h="210" w:hRule="exact" w:wrap="auto" w:vAnchor="page" w:hAnchor="page" w:x="5138" w:y="1276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276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міжнародних заходів, спрямованих на популяризацію української літератури в Україні та за кордоном</w:t>
      </w:r>
    </w:p>
    <w:p w:rsidR="004E1287" w:rsidRDefault="00020E0D">
      <w:pPr>
        <w:framePr w:w="1036" w:h="225" w:hRule="exact" w:wrap="auto" w:vAnchor="page" w:hAnchor="page" w:x="6958" w:y="13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140,0</w:t>
      </w:r>
    </w:p>
    <w:p w:rsidR="004E1287" w:rsidRDefault="00020E0D">
      <w:pPr>
        <w:framePr w:w="1022" w:h="225" w:hRule="exact" w:wrap="auto" w:vAnchor="page" w:hAnchor="page" w:x="7980" w:y="13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430,0</w:t>
      </w:r>
    </w:p>
    <w:p w:rsidR="004E1287" w:rsidRDefault="00020E0D">
      <w:pPr>
        <w:framePr w:w="1022" w:h="225" w:hRule="exact" w:wrap="auto" w:vAnchor="page" w:hAnchor="page" w:x="8932" w:y="13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470,0</w:t>
      </w:r>
    </w:p>
    <w:p w:rsidR="004E1287" w:rsidRDefault="00020E0D">
      <w:pPr>
        <w:framePr w:w="1006" w:h="225" w:hRule="exact" w:wrap="auto" w:vAnchor="page" w:hAnchor="page" w:x="10049" w:y="137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520,0 </w:t>
      </w:r>
    </w:p>
    <w:p w:rsidR="004E1287" w:rsidRDefault="00020E0D">
      <w:pPr>
        <w:framePr w:w="700" w:h="210" w:hRule="exact" w:wrap="auto" w:vAnchor="page" w:hAnchor="page" w:x="5138" w:y="1378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37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Тираж книжкової продукції, випущеної за програмою "Українська книга"</w:t>
      </w:r>
    </w:p>
    <w:p w:rsidR="004E1287" w:rsidRDefault="00020E0D">
      <w:pPr>
        <w:framePr w:w="1064" w:h="225" w:hRule="exact" w:wrap="auto" w:vAnchor="page" w:hAnchor="page" w:x="5894" w:y="14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986,0</w:t>
      </w:r>
    </w:p>
    <w:p w:rsidR="004E1287" w:rsidRDefault="00020E0D">
      <w:pPr>
        <w:framePr w:w="1036" w:h="225" w:hRule="exact" w:wrap="auto" w:vAnchor="page" w:hAnchor="page" w:x="6958" w:y="14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693,0</w:t>
      </w:r>
    </w:p>
    <w:p w:rsidR="004E1287" w:rsidRDefault="00020E0D">
      <w:pPr>
        <w:framePr w:w="1022" w:h="225" w:hRule="exact" w:wrap="auto" w:vAnchor="page" w:hAnchor="page" w:x="7980" w:y="14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1 354,0</w:t>
      </w:r>
    </w:p>
    <w:p w:rsidR="004E1287" w:rsidRDefault="00020E0D">
      <w:pPr>
        <w:framePr w:w="1022" w:h="225" w:hRule="exact" w:wrap="auto" w:vAnchor="page" w:hAnchor="page" w:x="8932" w:y="14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1 430,0</w:t>
      </w:r>
    </w:p>
    <w:p w:rsidR="004E1287" w:rsidRDefault="00020E0D">
      <w:pPr>
        <w:framePr w:w="1006" w:h="225" w:hRule="exact" w:wrap="auto" w:vAnchor="page" w:hAnchor="page" w:x="10049" w:y="145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1 570,0 </w:t>
      </w:r>
    </w:p>
    <w:p w:rsidR="004E1287" w:rsidRDefault="00020E0D">
      <w:pPr>
        <w:framePr w:w="700" w:h="210" w:hRule="exact" w:wrap="auto" w:vAnchor="page" w:hAnchor="page" w:x="5138" w:y="1456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45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Тираж книжкової продукції, що закуповується для поповнення бібліотечних фондів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36" w:h="225" w:hRule="exact" w:wrap="auto" w:vAnchor="page" w:hAnchor="page" w:x="6958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left:0;text-align:left;z-index:-251475968;mso-position-horizontal-relative:page;mso-position-vertical-relative:page" from="54.05pt,347.6pt" to="552.3pt,347.6pt" o:allowincell="f" strokeweight="1pt">
            <w10:wrap anchorx="page" anchory="page"/>
          </v:line>
        </w:pict>
      </w:r>
      <w:r>
        <w:rPr>
          <w:noProof/>
        </w:rPr>
        <w:pict>
          <v:line id="_x0000_s1205" style="position:absolute;left:0;text-align:left;z-index:-251474944;mso-position-horizontal-relative:page;mso-position-vertical-relative:page" from="55.95pt,484.95pt" to="552.3pt,484.95pt" o:allowincell="f" strokeweight="1pt">
            <w10:wrap anchorx="page" anchory="page"/>
          </v:line>
        </w:pict>
      </w:r>
      <w:r>
        <w:rPr>
          <w:noProof/>
        </w:rPr>
        <w:pict>
          <v:line id="_x0000_s1206" style="position:absolute;left:0;text-align:left;z-index:-251473920;mso-position-horizontal-relative:page;mso-position-vertical-relative:page" from="55.95pt,458pt" to="552.3pt,458pt" o:allowincell="f" strokeweight="1pt">
            <w10:wrap anchorx="page" anchory="page"/>
          </v:line>
        </w:pict>
      </w:r>
      <w:r>
        <w:rPr>
          <w:noProof/>
        </w:rPr>
        <w:pict>
          <v:line id="_x0000_s1207" style="position:absolute;left:0;text-align:left;z-index:-251472896;mso-position-horizontal-relative:page;mso-position-vertical-relative:page" from="55.95pt,438.9pt" to="552.3pt,438.9pt" o:allowincell="f" strokeweight="1pt">
            <w10:wrap anchorx="page" anchory="page"/>
          </v:line>
        </w:pict>
      </w:r>
      <w:r>
        <w:rPr>
          <w:noProof/>
        </w:rPr>
        <w:pict>
          <v:line id="_x0000_s1208" style="position:absolute;left:0;text-align:left;z-index:-251471872;mso-position-horizontal-relative:page;mso-position-vertical-relative:page" from="55.95pt,411.95pt" to="552.3pt,411.95pt" o:allowincell="f" strokeweight="1pt">
            <w10:wrap anchorx="page" anchory="page"/>
          </v:line>
        </w:pict>
      </w:r>
      <w:r>
        <w:rPr>
          <w:noProof/>
        </w:rPr>
        <w:pict>
          <v:line id="_x0000_s1209" style="position:absolute;left:0;text-align:left;z-index:-251470848;mso-position-horizontal-relative:page;mso-position-vertical-relative:page" from="55.95pt,385pt" to="552.3pt,385pt" o:allowincell="f" strokeweight="1pt">
            <w10:wrap anchorx="page" anchory="page"/>
          </v:line>
        </w:pict>
      </w:r>
      <w:r>
        <w:rPr>
          <w:noProof/>
        </w:rPr>
        <w:pict>
          <v:line id="_x0000_s1210" style="position:absolute;left:0;text-align:left;z-index:-251469824;mso-position-horizontal-relative:page;mso-position-vertical-relative:page" from="55.95pt,329.9pt" to="552.3pt,329.9pt" o:allowincell="f" strokeweight="1pt">
            <w10:wrap anchorx="page" anchory="page"/>
          </v:line>
        </w:pict>
      </w:r>
      <w:r>
        <w:rPr>
          <w:noProof/>
        </w:rPr>
        <w:pict>
          <v:line id="_x0000_s1211" style="position:absolute;left:0;text-align:left;z-index:-251468800;mso-position-horizontal-relative:page;mso-position-vertical-relative:page" from="55.95pt,278.95pt" to="552.3pt,278.95pt" o:allowincell="f" strokeweight="1pt">
            <w10:wrap anchorx="page" anchory="page"/>
          </v:line>
        </w:pict>
      </w:r>
      <w:r>
        <w:rPr>
          <w:noProof/>
        </w:rPr>
        <w:pict>
          <v:line id="_x0000_s1212" style="position:absolute;left:0;text-align:left;z-index:-251467776;mso-position-horizontal-relative:page;mso-position-vertical-relative:page" from="55.95pt,228pt" to="552.3pt,228pt" o:allowincell="f" strokeweight="1pt">
            <w10:wrap anchorx="page" anchory="page"/>
          </v:line>
        </w:pict>
      </w:r>
      <w:r>
        <w:rPr>
          <w:noProof/>
        </w:rPr>
        <w:pict>
          <v:line id="_x0000_s1213" style="position:absolute;left:0;text-align:left;z-index:-251466752;mso-position-horizontal-relative:page;mso-position-vertical-relative:page" from="55.95pt,189.05pt" to="552.3pt,189.05pt" o:allowincell="f" strokeweight="1pt">
            <w10:wrap anchorx="page" anchory="page"/>
          </v:line>
        </w:pict>
      </w:r>
      <w:r>
        <w:rPr>
          <w:noProof/>
        </w:rPr>
        <w:pict>
          <v:line id="_x0000_s1214" style="position:absolute;left:0;text-align:left;z-index:-251465728;mso-position-horizontal-relative:page;mso-position-vertical-relative:page" from="55.95pt,162.1pt" to="552.3pt,162.1pt" o:allowincell="f" strokeweight="1pt">
            <w10:wrap anchorx="page" anchory="page"/>
          </v:line>
        </w:pict>
      </w:r>
      <w:r>
        <w:rPr>
          <w:noProof/>
        </w:rPr>
        <w:pict>
          <v:line id="_x0000_s1215" style="position:absolute;left:0;text-align:left;z-index:-251464704;mso-position-horizontal-relative:page;mso-position-vertical-relative:page" from="55.95pt,111.15pt" to="552.3pt,111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22" w:h="225" w:hRule="exact" w:wrap="auto" w:vAnchor="page" w:hAnchor="page" w:x="7980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2 100,0</w:t>
      </w:r>
    </w:p>
    <w:p w:rsidR="004E1287" w:rsidRDefault="00020E0D">
      <w:pPr>
        <w:framePr w:w="1022" w:h="225" w:hRule="exact" w:wrap="auto" w:vAnchor="page" w:hAnchor="page" w:x="8932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2 600,0</w:t>
      </w:r>
    </w:p>
    <w:p w:rsidR="004E1287" w:rsidRDefault="00020E0D">
      <w:pPr>
        <w:framePr w:w="1006" w:h="225" w:hRule="exact" w:wrap="auto" w:vAnchor="page" w:hAnchor="page" w:x="10049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3 100,0 </w:t>
      </w:r>
    </w:p>
    <w:p w:rsidR="004E1287" w:rsidRDefault="00020E0D">
      <w:pPr>
        <w:framePr w:w="700" w:h="210" w:hRule="exact" w:wrap="auto" w:vAnchor="page" w:hAnchor="page" w:x="5138" w:y="174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сторінок</w:t>
      </w:r>
    </w:p>
    <w:p w:rsidR="004E1287" w:rsidRDefault="00020E0D">
      <w:pPr>
        <w:framePr w:w="3272" w:h="480" w:hRule="exact" w:wrap="auto" w:vAnchor="page" w:hAnchor="page" w:x="1082" w:y="174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оцифрованих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сторінок творів української літератури</w:t>
      </w:r>
    </w:p>
    <w:p w:rsidR="004E1287" w:rsidRDefault="00020E0D">
      <w:pPr>
        <w:framePr w:w="1064" w:h="225" w:hRule="exact" w:wrap="auto" w:vAnchor="page" w:hAnchor="page" w:x="5894" w:y="2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36" w:h="225" w:hRule="exact" w:wrap="auto" w:vAnchor="page" w:hAnchor="page" w:x="6958" w:y="2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7980" w:y="2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8932" w:y="2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11,0</w:t>
      </w:r>
    </w:p>
    <w:p w:rsidR="004E1287" w:rsidRDefault="00020E0D">
      <w:pPr>
        <w:framePr w:w="1006" w:h="225" w:hRule="exact" w:wrap="auto" w:vAnchor="page" w:hAnchor="page" w:x="10049" w:y="22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14,0 </w:t>
      </w:r>
    </w:p>
    <w:p w:rsidR="004E1287" w:rsidRDefault="00020E0D">
      <w:pPr>
        <w:framePr w:w="700" w:h="210" w:hRule="exact" w:wrap="auto" w:vAnchor="page" w:hAnchor="page" w:x="5138" w:y="228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228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країн, на території яких проводяться міжнародні заходи з популяризації української літератури в світі</w:t>
      </w:r>
    </w:p>
    <w:p w:rsidR="004E1287" w:rsidRDefault="00020E0D">
      <w:pPr>
        <w:framePr w:w="1064" w:h="225" w:hRule="exact" w:wrap="auto" w:vAnchor="page" w:hAnchor="page" w:x="5894" w:y="3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13,0</w:t>
      </w:r>
    </w:p>
    <w:p w:rsidR="004E1287" w:rsidRDefault="00020E0D">
      <w:pPr>
        <w:framePr w:w="1036" w:h="225" w:hRule="exact" w:wrap="auto" w:vAnchor="page" w:hAnchor="page" w:x="6958" w:y="3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13,0</w:t>
      </w:r>
    </w:p>
    <w:p w:rsidR="004E1287" w:rsidRDefault="00020E0D">
      <w:pPr>
        <w:framePr w:w="1022" w:h="225" w:hRule="exact" w:wrap="auto" w:vAnchor="page" w:hAnchor="page" w:x="7980" w:y="3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13,0</w:t>
      </w:r>
    </w:p>
    <w:p w:rsidR="004E1287" w:rsidRDefault="00020E0D">
      <w:pPr>
        <w:framePr w:w="1022" w:h="225" w:hRule="exact" w:wrap="auto" w:vAnchor="page" w:hAnchor="page" w:x="8932" w:y="3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17,0</w:t>
      </w:r>
    </w:p>
    <w:p w:rsidR="004E1287" w:rsidRDefault="00020E0D">
      <w:pPr>
        <w:framePr w:w="1006" w:h="225" w:hRule="exact" w:wrap="auto" w:vAnchor="page" w:hAnchor="page" w:x="10049" w:y="3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18,0 </w:t>
      </w:r>
    </w:p>
    <w:p w:rsidR="004E1287" w:rsidRDefault="00020E0D">
      <w:pPr>
        <w:framePr w:w="700" w:h="210" w:hRule="exact" w:wrap="auto" w:vAnchor="page" w:hAnchor="page" w:x="5138" w:y="330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33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гастролей національних театрів та творчих колективів</w:t>
      </w:r>
    </w:p>
    <w:p w:rsidR="004E1287" w:rsidRDefault="00020E0D">
      <w:pPr>
        <w:framePr w:w="1064" w:h="225" w:hRule="exact" w:wrap="auto" w:vAnchor="page" w:hAnchor="page" w:x="5894" w:y="3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36" w:h="225" w:hRule="exact" w:wrap="auto" w:vAnchor="page" w:hAnchor="page" w:x="6958" w:y="3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3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3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06" w:h="225" w:hRule="exact" w:wrap="auto" w:vAnchor="page" w:hAnchor="page" w:x="10049" w:y="3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 </w:t>
      </w:r>
    </w:p>
    <w:p w:rsidR="004E1287" w:rsidRDefault="00020E0D">
      <w:pPr>
        <w:framePr w:w="700" w:h="210" w:hRule="exact" w:wrap="auto" w:vAnchor="page" w:hAnchor="page" w:x="5138" w:y="384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384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створених нових вистав, концертних хореографічних, циркових номерів (програм)</w:t>
      </w:r>
    </w:p>
    <w:p w:rsidR="004E1287" w:rsidRDefault="00020E0D">
      <w:pPr>
        <w:framePr w:w="1064" w:h="225" w:hRule="exact" w:wrap="auto" w:vAnchor="page" w:hAnchor="page" w:x="5894" w:y="46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36" w:h="225" w:hRule="exact" w:wrap="auto" w:vAnchor="page" w:hAnchor="page" w:x="6958" w:y="46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46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8932" w:y="46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4,5</w:t>
      </w:r>
    </w:p>
    <w:p w:rsidR="004E1287" w:rsidRDefault="00020E0D">
      <w:pPr>
        <w:framePr w:w="1006" w:h="225" w:hRule="exact" w:wrap="auto" w:vAnchor="page" w:hAnchor="page" w:x="10049" w:y="46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462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462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працевлаштованих осіб у сфері креативних індустрій у загальній кількості працевлаштованого населення</w:t>
      </w:r>
    </w:p>
    <w:p w:rsidR="004E1287" w:rsidRDefault="00020E0D">
      <w:pPr>
        <w:framePr w:w="1064" w:h="225" w:hRule="exact" w:wrap="auto" w:vAnchor="page" w:hAnchor="page" w:x="5894" w:y="56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</w:t>
      </w:r>
    </w:p>
    <w:p w:rsidR="004E1287" w:rsidRDefault="00020E0D">
      <w:pPr>
        <w:framePr w:w="1036" w:h="225" w:hRule="exact" w:wrap="auto" w:vAnchor="page" w:hAnchor="page" w:x="6958" w:y="56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61</w:t>
      </w:r>
    </w:p>
    <w:p w:rsidR="004E1287" w:rsidRDefault="00020E0D">
      <w:pPr>
        <w:framePr w:w="1022" w:h="225" w:hRule="exact" w:wrap="auto" w:vAnchor="page" w:hAnchor="page" w:x="7980" w:y="56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59</w:t>
      </w:r>
    </w:p>
    <w:p w:rsidR="004E1287" w:rsidRDefault="00020E0D">
      <w:pPr>
        <w:framePr w:w="1022" w:h="225" w:hRule="exact" w:wrap="auto" w:vAnchor="page" w:hAnchor="page" w:x="8932" w:y="56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57</w:t>
      </w:r>
    </w:p>
    <w:p w:rsidR="004E1287" w:rsidRDefault="00020E0D">
      <w:pPr>
        <w:framePr w:w="1006" w:h="225" w:hRule="exact" w:wrap="auto" w:vAnchor="page" w:hAnchor="page" w:x="10049" w:y="563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 </w:t>
      </w:r>
    </w:p>
    <w:p w:rsidR="004E1287" w:rsidRDefault="00020E0D">
      <w:pPr>
        <w:framePr w:w="700" w:h="210" w:hRule="exact" w:wrap="auto" w:vAnchor="page" w:hAnchor="page" w:x="5138" w:y="563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960" w:hRule="exact" w:wrap="auto" w:vAnchor="page" w:hAnchor="page" w:x="1082" w:y="5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Позиція в рейтингу "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Global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Talent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Competitiveness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Index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"  ("Глобальний індекс конкурентоспроможності талантів")</w:t>
      </w:r>
    </w:p>
    <w:p w:rsidR="004E1287" w:rsidRDefault="00020E0D">
      <w:pPr>
        <w:framePr w:w="10104" w:h="240" w:hRule="exact" w:wrap="auto" w:vAnchor="page" w:hAnchor="page" w:x="1082" w:y="668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Розвиток національного кіновиробництва</w:t>
      </w:r>
    </w:p>
    <w:p w:rsidR="004E1287" w:rsidRDefault="00020E0D">
      <w:pPr>
        <w:framePr w:w="1064" w:h="225" w:hRule="exact" w:wrap="auto" w:vAnchor="page" w:hAnchor="page" w:x="5894" w:y="69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49,0</w:t>
      </w:r>
    </w:p>
    <w:p w:rsidR="004E1287" w:rsidRDefault="00020E0D">
      <w:pPr>
        <w:framePr w:w="1036" w:h="225" w:hRule="exact" w:wrap="auto" w:vAnchor="page" w:hAnchor="page" w:x="6958" w:y="69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7980" w:y="69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36,0</w:t>
      </w:r>
    </w:p>
    <w:p w:rsidR="004E1287" w:rsidRDefault="00020E0D">
      <w:pPr>
        <w:framePr w:w="1022" w:h="225" w:hRule="exact" w:wrap="auto" w:vAnchor="page" w:hAnchor="page" w:x="8932" w:y="69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06" w:h="225" w:hRule="exact" w:wrap="auto" w:vAnchor="page" w:hAnchor="page" w:x="10049" w:y="69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43,0 </w:t>
      </w:r>
    </w:p>
    <w:p w:rsidR="004E1287" w:rsidRDefault="00020E0D">
      <w:pPr>
        <w:framePr w:w="700" w:h="210" w:hRule="exact" w:wrap="auto" w:vAnchor="page" w:hAnchor="page" w:x="5138" w:y="698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98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фільмів, створених за державної підтримки, що завершені у поточному році</w:t>
      </w:r>
    </w:p>
    <w:p w:rsidR="004E1287" w:rsidRDefault="00020E0D">
      <w:pPr>
        <w:framePr w:w="1064" w:h="225" w:hRule="exact" w:wrap="auto" w:vAnchor="page" w:hAnchor="page" w:x="5894" w:y="77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36" w:h="225" w:hRule="exact" w:wrap="auto" w:vAnchor="page" w:hAnchor="page" w:x="6958" w:y="77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51,3</w:t>
      </w:r>
    </w:p>
    <w:p w:rsidR="004E1287" w:rsidRDefault="00020E0D">
      <w:pPr>
        <w:framePr w:w="1022" w:h="225" w:hRule="exact" w:wrap="auto" w:vAnchor="page" w:hAnchor="page" w:x="7980" w:y="77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22" w:h="225" w:hRule="exact" w:wrap="auto" w:vAnchor="page" w:hAnchor="page" w:x="8932" w:y="77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66,0</w:t>
      </w:r>
    </w:p>
    <w:p w:rsidR="004E1287" w:rsidRDefault="00020E0D">
      <w:pPr>
        <w:framePr w:w="1006" w:h="225" w:hRule="exact" w:wrap="auto" w:vAnchor="page" w:hAnchor="page" w:x="10049" w:y="77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71,0 </w:t>
      </w:r>
    </w:p>
    <w:p w:rsidR="004E1287" w:rsidRDefault="00020E0D">
      <w:pPr>
        <w:framePr w:w="700" w:h="210" w:hRule="exact" w:wrap="auto" w:vAnchor="page" w:hAnchor="page" w:x="5138" w:y="776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776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завершення фільмів, що знаходяться у виробництві</w:t>
      </w:r>
    </w:p>
    <w:p w:rsidR="004E1287" w:rsidRDefault="00020E0D">
      <w:pPr>
        <w:framePr w:w="1064" w:h="225" w:hRule="exact" w:wrap="auto" w:vAnchor="page" w:hAnchor="page" w:x="5894" w:y="82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36" w:h="225" w:hRule="exact" w:wrap="auto" w:vAnchor="page" w:hAnchor="page" w:x="6958" w:y="82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82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82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06" w:h="225" w:hRule="exact" w:wrap="auto" w:vAnchor="page" w:hAnchor="page" w:x="10049" w:y="82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 </w:t>
      </w:r>
    </w:p>
    <w:p w:rsidR="004E1287" w:rsidRDefault="00020E0D">
      <w:pPr>
        <w:framePr w:w="700" w:h="210" w:hRule="exact" w:wrap="auto" w:vAnchor="page" w:hAnchor="page" w:x="5138" w:y="829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829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фільмів, створених спільно з іноземними суб'єктами кінематографії</w:t>
      </w:r>
    </w:p>
    <w:p w:rsidR="004E1287" w:rsidRDefault="00020E0D">
      <w:pPr>
        <w:framePr w:w="1064" w:h="225" w:hRule="exact" w:wrap="auto" w:vAnchor="page" w:hAnchor="page" w:x="5894" w:y="8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22,0</w:t>
      </w:r>
    </w:p>
    <w:p w:rsidR="004E1287" w:rsidRDefault="00020E0D">
      <w:pPr>
        <w:framePr w:w="1036" w:h="225" w:hRule="exact" w:wrap="auto" w:vAnchor="page" w:hAnchor="page" w:x="6958" w:y="8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8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8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06" w:h="225" w:hRule="exact" w:wrap="auto" w:vAnchor="page" w:hAnchor="page" w:x="10049" w:y="8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 </w:t>
      </w:r>
    </w:p>
    <w:p w:rsidR="004E1287" w:rsidRDefault="00020E0D">
      <w:pPr>
        <w:framePr w:w="700" w:h="210" w:hRule="exact" w:wrap="auto" w:vAnchor="page" w:hAnchor="page" w:x="5138" w:y="883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240" w:hRule="exact" w:wrap="auto" w:vAnchor="page" w:hAnchor="page" w:x="1082" w:y="883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прем'єрних показів фільмів</w:t>
      </w:r>
    </w:p>
    <w:p w:rsidR="004E1287" w:rsidRDefault="00020E0D">
      <w:pPr>
        <w:framePr w:w="1064" w:h="225" w:hRule="exact" w:wrap="auto" w:vAnchor="page" w:hAnchor="page" w:x="5894" w:y="92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62,0</w:t>
      </w:r>
    </w:p>
    <w:p w:rsidR="004E1287" w:rsidRDefault="00020E0D">
      <w:pPr>
        <w:framePr w:w="1036" w:h="225" w:hRule="exact" w:wrap="auto" w:vAnchor="page" w:hAnchor="page" w:x="6958" w:y="92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115,0</w:t>
      </w:r>
    </w:p>
    <w:p w:rsidR="004E1287" w:rsidRDefault="00020E0D">
      <w:pPr>
        <w:framePr w:w="1022" w:h="225" w:hRule="exact" w:wrap="auto" w:vAnchor="page" w:hAnchor="page" w:x="7980" w:y="92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92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922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922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922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проведених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кіномистецьких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заходів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220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освіти і науки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16" style="position:absolute;margin-left:56.65pt;margin-top:174.3pt;width:499.8pt;height:.65pt;z-index:-2514636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17" style="position:absolute;margin-left:56.65pt;margin-top:157.5pt;width:499.8pt;height:.65pt;z-index:-2514626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18" style="position:absolute;margin-left:56.65pt;margin-top:143.5pt;width:499.8pt;height:.65pt;z-index:-25146163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10 510 739,5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23 705 301,2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34 216 040,7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44 534 759,0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29 306 599,8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15 228 159,2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47 793 241,3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31 716 472,7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16 076 768,6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51 832 660,0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33 581 957,5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18 250 702,5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28 846 490,7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13 388 241,2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42 234 731,9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page;mso-position-vertical-relative:page" from="54.05pt,761.1pt" to="552.3pt,761.1pt" o:allowincell="f" strokeweight="1pt">
            <w10:wrap anchorx="page" anchory="page"/>
          </v:line>
        </w:pict>
      </w:r>
      <w:r>
        <w:rPr>
          <w:noProof/>
        </w:rPr>
        <w:pict>
          <v:line id="_x0000_s1220" style="position:absolute;z-index:-251459584;mso-position-horizontal-relative:page;mso-position-vertical-relative:page" from="54.05pt,592.1pt" to="552.3pt,592.1pt" o:allowincell="f" strokeweight="1pt">
            <w10:wrap anchorx="page" anchory="page"/>
          </v:line>
        </w:pict>
      </w:r>
      <w:r>
        <w:rPr>
          <w:noProof/>
        </w:rPr>
        <w:pict>
          <v:line id="_x0000_s1221" style="position:absolute;z-index:-251458560;mso-position-horizontal-relative:page;mso-position-vertical-relative:page" from="54.05pt,522.05pt" to="552.3pt,522.05pt" o:allowincell="f" strokeweight="1pt">
            <w10:wrap anchorx="page" anchory="page"/>
          </v:line>
        </w:pict>
      </w:r>
      <w:r>
        <w:rPr>
          <w:noProof/>
        </w:rPr>
        <w:pict>
          <v:line id="_x0000_s1222" style="position:absolute;z-index:-251457536;mso-position-horizontal-relative:page;mso-position-vertical-relative:page" from="54.05pt,440pt" to="552.3pt,440pt" o:allowincell="f" strokeweight="1pt">
            <w10:wrap anchorx="page" anchory="page"/>
          </v:line>
        </w:pict>
      </w:r>
      <w:r>
        <w:rPr>
          <w:noProof/>
        </w:rPr>
        <w:pict>
          <v:line id="_x0000_s1223" style="position:absolute;z-index:-25145651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224" style="position:absolute;z-index:-251455488;mso-position-horizontal-relative:page;mso-position-vertical-relative:page" from="55.95pt,743.4pt" to="552.3pt,743.4pt" o:allowincell="f" strokeweight="1pt">
            <w10:wrap anchorx="page" anchory="page"/>
          </v:line>
        </w:pict>
      </w:r>
      <w:r>
        <w:rPr>
          <w:noProof/>
        </w:rPr>
        <w:pict>
          <v:line id="_x0000_s1225" style="position:absolute;z-index:-251454464;mso-position-horizontal-relative:page;mso-position-vertical-relative:page" from="55.95pt,704.45pt" to="552.3pt,704.45pt" o:allowincell="f" strokeweight="1pt">
            <w10:wrap anchorx="page" anchory="page"/>
          </v:line>
        </w:pict>
      </w:r>
      <w:r>
        <w:rPr>
          <w:noProof/>
        </w:rPr>
        <w:pict>
          <v:line id="_x0000_s1226" style="position:absolute;z-index:-251453440;mso-position-horizontal-relative:page;mso-position-vertical-relative:page" from="55.95pt,641.5pt" to="552.3pt,641.5pt" o:allowincell="f" strokeweight="1pt">
            <w10:wrap anchorx="page" anchory="page"/>
          </v:line>
        </w:pict>
      </w:r>
      <w:r>
        <w:rPr>
          <w:noProof/>
        </w:rPr>
        <w:pict>
          <v:line id="_x0000_s1227" style="position:absolute;z-index:-251452416;mso-position-horizontal-relative:page;mso-position-vertical-relative:page" from="55.95pt,574.4pt" to="552.3pt,574.4pt" o:allowincell="f" strokeweight="1pt">
            <w10:wrap anchorx="page" anchory="page"/>
          </v:line>
        </w:pict>
      </w:r>
      <w:r>
        <w:rPr>
          <w:noProof/>
        </w:rPr>
        <w:pict>
          <v:line id="_x0000_s1228" style="position:absolute;z-index:-251451392;mso-position-horizontal-relative:page;mso-position-vertical-relative:page" from="55.95pt,547.45pt" to="552.3pt,547.45pt" o:allowincell="f" strokeweight="1pt">
            <w10:wrap anchorx="page" anchory="page"/>
          </v:line>
        </w:pict>
      </w:r>
      <w:r>
        <w:rPr>
          <w:noProof/>
        </w:rPr>
        <w:pict>
          <v:line id="_x0000_s1229" style="position:absolute;z-index:-251450368;mso-position-horizontal-relative:page;mso-position-vertical-relative:page" from="55.95pt,504.35pt" to="552.3pt,504.35pt" o:allowincell="f" strokeweight="1pt">
            <w10:wrap anchorx="page" anchory="page"/>
          </v:line>
        </w:pict>
      </w:r>
      <w:r>
        <w:rPr>
          <w:noProof/>
        </w:rPr>
        <w:pict>
          <v:line id="_x0000_s1230" style="position:absolute;z-index:-251449344;mso-position-horizontal-relative:page;mso-position-vertical-relative:page" from="55.95pt,477.4pt" to="552.3pt,477.4pt" o:allowincell="f" strokeweight="1pt">
            <w10:wrap anchorx="page" anchory="page"/>
          </v:line>
        </w:pict>
      </w:r>
      <w:r>
        <w:rPr>
          <w:noProof/>
        </w:rPr>
        <w:pict>
          <v:line id="_x0000_s1231" style="position:absolute;z-index:-251448320;mso-position-horizontal-relative:page;mso-position-vertical-relative:page" from="55.95pt,422.3pt" to="552.3pt,422.3pt" o:allowincell="f" strokeweight="1pt">
            <w10:wrap anchorx="page" anchory="page"/>
          </v:line>
        </w:pict>
      </w:r>
      <w:r>
        <w:rPr>
          <w:noProof/>
        </w:rPr>
        <w:pict>
          <v:line id="_x0000_s1232" style="position:absolute;z-index:-251447296;mso-position-horizontal-relative:page;mso-position-vertical-relative:page" from="55.95pt,395.35pt" to="552.3pt,395.35pt" o:allowincell="f" strokeweight="1pt">
            <w10:wrap anchorx="page" anchory="page"/>
          </v:line>
        </w:pict>
      </w:r>
      <w:r>
        <w:rPr>
          <w:noProof/>
        </w:rPr>
        <w:pict>
          <v:line id="_x0000_s1233" style="position:absolute;z-index:-251446272;mso-position-horizontal-relative:page;mso-position-vertical-relative:page" from="55.95pt,368.4pt" to="552.3pt,368.4pt" o:allowincell="f" strokeweight="1pt">
            <w10:wrap anchorx="page" anchory="page"/>
          </v:line>
        </w:pict>
      </w:r>
      <w:r>
        <w:rPr>
          <w:noProof/>
        </w:rPr>
        <w:pict>
          <v:line id="_x0000_s1234" style="position:absolute;z-index:-251445248;mso-position-horizontal-relative:page;mso-position-vertical-relative:page" from="55.95pt,341.45pt" to="552.3pt,341.45pt" o:allowincell="f" strokeweight="1pt">
            <w10:wrap anchorx="page" anchory="page"/>
          </v:line>
        </w:pict>
      </w:r>
      <w:r>
        <w:rPr>
          <w:noProof/>
        </w:rPr>
        <w:pict>
          <v:line id="_x0000_s1235" style="position:absolute;z-index:-251444224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Підвищення якості загальної середньої освіти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учнів, які здобули початкову освіту за новим Державним стандартом початкової освіти</w:t>
      </w:r>
    </w:p>
    <w:p w:rsidR="004E1287" w:rsidRDefault="00020E0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859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2 000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7 000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48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учителів, які взяли участь у сертифікації</w:t>
      </w:r>
    </w:p>
    <w:p w:rsidR="004E1287" w:rsidRDefault="00020E0D">
      <w:pPr>
        <w:framePr w:w="1064" w:h="225" w:hRule="exact" w:wrap="auto" w:vAnchor="page" w:hAnchor="page" w:x="5894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800,0</w:t>
      </w:r>
    </w:p>
    <w:p w:rsidR="004E1287" w:rsidRDefault="00020E0D">
      <w:pPr>
        <w:framePr w:w="1022" w:h="225" w:hRule="exact" w:wrap="auto" w:vAnchor="page" w:hAnchor="page" w:x="8932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1 700,0</w:t>
      </w:r>
    </w:p>
    <w:p w:rsidR="004E1287" w:rsidRDefault="00020E0D">
      <w:pPr>
        <w:framePr w:w="1006" w:h="225" w:hRule="exact" w:wrap="auto" w:vAnchor="page" w:hAnchor="page" w:x="10049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1 700,0 </w:t>
      </w:r>
    </w:p>
    <w:p w:rsidR="004E1287" w:rsidRDefault="00020E0D">
      <w:pPr>
        <w:framePr w:w="700" w:h="210" w:hRule="exact" w:wrap="auto" w:vAnchor="page" w:hAnchor="page" w:x="5138" w:y="688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688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планових інституційних аудитів</w:t>
      </w:r>
    </w:p>
    <w:p w:rsidR="004E1287" w:rsidRDefault="00020E0D">
      <w:pPr>
        <w:framePr w:w="1064" w:h="225" w:hRule="exact" w:wrap="auto" w:vAnchor="page" w:hAnchor="page" w:x="5894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36" w:h="225" w:hRule="exact" w:wrap="auto" w:vAnchor="page" w:hAnchor="page" w:x="6958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22" w:h="225" w:hRule="exact" w:wrap="auto" w:vAnchor="page" w:hAnchor="page" w:x="7980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22" w:h="225" w:hRule="exact" w:wrap="auto" w:vAnchor="page" w:hAnchor="page" w:x="8932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74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74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оснащених класів початкової школи</w:t>
      </w:r>
    </w:p>
    <w:p w:rsidR="004E1287" w:rsidRDefault="00020E0D">
      <w:pPr>
        <w:framePr w:w="1064" w:h="225" w:hRule="exact" w:wrap="auto" w:vAnchor="page" w:hAnchor="page" w:x="5894" w:y="79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41 500</w:t>
      </w:r>
    </w:p>
    <w:p w:rsidR="004E1287" w:rsidRDefault="00020E0D">
      <w:pPr>
        <w:framePr w:w="1036" w:h="225" w:hRule="exact" w:wrap="auto" w:vAnchor="page" w:hAnchor="page" w:x="6958" w:y="79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62 000</w:t>
      </w:r>
    </w:p>
    <w:p w:rsidR="004E1287" w:rsidRDefault="00020E0D">
      <w:pPr>
        <w:framePr w:w="1022" w:h="225" w:hRule="exact" w:wrap="auto" w:vAnchor="page" w:hAnchor="page" w:x="7980" w:y="79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74 000</w:t>
      </w:r>
    </w:p>
    <w:p w:rsidR="004E1287" w:rsidRDefault="00020E0D">
      <w:pPr>
        <w:framePr w:w="1022" w:h="225" w:hRule="exact" w:wrap="auto" w:vAnchor="page" w:hAnchor="page" w:x="8932" w:y="79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82 000</w:t>
      </w:r>
    </w:p>
    <w:p w:rsidR="004E1287" w:rsidRDefault="00020E0D">
      <w:pPr>
        <w:framePr w:w="1006" w:h="225" w:hRule="exact" w:wrap="auto" w:vAnchor="page" w:hAnchor="page" w:x="10049" w:y="79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90 000 </w:t>
      </w:r>
    </w:p>
    <w:p w:rsidR="004E1287" w:rsidRDefault="00020E0D">
      <w:pPr>
        <w:framePr w:w="700" w:h="210" w:hRule="exact" w:wrap="auto" w:vAnchor="page" w:hAnchor="page" w:x="5138" w:y="79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480" w:hRule="exact" w:wrap="auto" w:vAnchor="page" w:hAnchor="page" w:x="1082" w:y="79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вчителів, які пройшли підвищення кваліфікації</w:t>
      </w:r>
    </w:p>
    <w:p w:rsidR="004E1287" w:rsidRDefault="00020E0D">
      <w:pPr>
        <w:framePr w:w="10104" w:h="240" w:hRule="exact" w:wrap="auto" w:vAnchor="page" w:hAnchor="page" w:x="1082" w:y="853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Охоплення освітою осіб з особливими освітніми потребами</w:t>
      </w:r>
    </w:p>
    <w:p w:rsidR="004E1287" w:rsidRDefault="00020E0D">
      <w:pPr>
        <w:framePr w:w="1064" w:h="225" w:hRule="exact" w:wrap="auto" w:vAnchor="page" w:hAnchor="page" w:x="5894" w:y="8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11 914</w:t>
      </w:r>
    </w:p>
    <w:p w:rsidR="004E1287" w:rsidRDefault="00020E0D">
      <w:pPr>
        <w:framePr w:w="1036" w:h="225" w:hRule="exact" w:wrap="auto" w:vAnchor="page" w:hAnchor="page" w:x="6958" w:y="8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17 000</w:t>
      </w:r>
    </w:p>
    <w:p w:rsidR="004E1287" w:rsidRDefault="00020E0D">
      <w:pPr>
        <w:framePr w:w="1022" w:h="225" w:hRule="exact" w:wrap="auto" w:vAnchor="page" w:hAnchor="page" w:x="7980" w:y="8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18 500</w:t>
      </w:r>
    </w:p>
    <w:p w:rsidR="004E1287" w:rsidRDefault="00020E0D">
      <w:pPr>
        <w:framePr w:w="1022" w:h="225" w:hRule="exact" w:wrap="auto" w:vAnchor="page" w:hAnchor="page" w:x="8932" w:y="8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20 500</w:t>
      </w:r>
    </w:p>
    <w:p w:rsidR="004E1287" w:rsidRDefault="00020E0D">
      <w:pPr>
        <w:framePr w:w="1006" w:h="225" w:hRule="exact" w:wrap="auto" w:vAnchor="page" w:hAnchor="page" w:x="10049" w:y="8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22 500 </w:t>
      </w:r>
    </w:p>
    <w:p w:rsidR="004E1287" w:rsidRDefault="00020E0D">
      <w:pPr>
        <w:framePr w:w="700" w:h="210" w:hRule="exact" w:wrap="auto" w:vAnchor="page" w:hAnchor="page" w:x="5138" w:y="88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720" w:hRule="exact" w:wrap="auto" w:vAnchor="page" w:hAnchor="page" w:x="1082" w:y="88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осіб з особливими освітніми потребами в інклюзивних та спеціальних класах (групах)</w:t>
      </w:r>
    </w:p>
    <w:p w:rsidR="004E1287" w:rsidRDefault="00020E0D">
      <w:pPr>
        <w:framePr w:w="1064" w:h="225" w:hRule="exact" w:wrap="auto" w:vAnchor="page" w:hAnchor="page" w:x="5894" w:y="96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96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7980" w:y="96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96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96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960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960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фахівців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інклюзивно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-ресурсних центрів, які пройшли навчання</w:t>
      </w:r>
    </w:p>
    <w:p w:rsidR="004E1287" w:rsidRDefault="00020E0D">
      <w:pPr>
        <w:framePr w:w="10104" w:h="240" w:hRule="exact" w:wrap="auto" w:vAnchor="page" w:hAnchor="page" w:x="1082" w:y="101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Формування сучасних закладів професійної (професійно-технічної) освіти</w:t>
      </w:r>
    </w:p>
    <w:p w:rsidR="004E1287" w:rsidRDefault="00020E0D">
      <w:pPr>
        <w:framePr w:w="1064" w:h="225" w:hRule="exact" w:wrap="auto" w:vAnchor="page" w:hAnchor="page" w:x="5894" w:y="104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36" w:h="225" w:hRule="exact" w:wrap="auto" w:vAnchor="page" w:hAnchor="page" w:x="6958" w:y="104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22" w:h="225" w:hRule="exact" w:wrap="auto" w:vAnchor="page" w:hAnchor="page" w:x="7980" w:y="104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22" w:h="225" w:hRule="exact" w:wrap="auto" w:vAnchor="page" w:hAnchor="page" w:x="8932" w:y="104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06" w:h="225" w:hRule="exact" w:wrap="auto" w:vAnchor="page" w:hAnchor="page" w:x="10049" w:y="104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 </w:t>
      </w:r>
    </w:p>
    <w:p w:rsidR="004E1287" w:rsidRDefault="00020E0D">
      <w:pPr>
        <w:framePr w:w="700" w:h="210" w:hRule="exact" w:wrap="auto" w:vAnchor="page" w:hAnchor="page" w:x="5138" w:y="1047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047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Створення навчально-практичних центрів</w:t>
      </w:r>
    </w:p>
    <w:p w:rsidR="004E1287" w:rsidRDefault="00020E0D">
      <w:pPr>
        <w:framePr w:w="1064" w:h="225" w:hRule="exact" w:wrap="auto" w:vAnchor="page" w:hAnchor="page" w:x="5894" w:y="110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10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10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110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06" w:h="225" w:hRule="exact" w:wrap="auto" w:vAnchor="page" w:hAnchor="page" w:x="10049" w:y="110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1100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100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Створення центрів професійної досконалості</w:t>
      </w:r>
    </w:p>
    <w:p w:rsidR="004E1287" w:rsidRDefault="00020E0D">
      <w:pPr>
        <w:framePr w:w="10104" w:h="240" w:hRule="exact" w:wrap="auto" w:vAnchor="page" w:hAnchor="page" w:x="1082" w:y="115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Задоволення потреб галузей економіки країни у висококваліфікованих і конкурентоспроможних кадрах на ринку праці</w:t>
      </w:r>
    </w:p>
    <w:p w:rsidR="004E1287" w:rsidRDefault="00020E0D">
      <w:pPr>
        <w:framePr w:w="1064" w:h="225" w:hRule="exact" w:wrap="auto" w:vAnchor="page" w:hAnchor="page" w:x="5894" w:y="118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66,0</w:t>
      </w:r>
    </w:p>
    <w:p w:rsidR="004E1287" w:rsidRDefault="00020E0D">
      <w:pPr>
        <w:framePr w:w="1036" w:h="225" w:hRule="exact" w:wrap="auto" w:vAnchor="page" w:hAnchor="page" w:x="6958" w:y="118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63,0</w:t>
      </w:r>
    </w:p>
    <w:p w:rsidR="004E1287" w:rsidRDefault="00020E0D">
      <w:pPr>
        <w:framePr w:w="1022" w:h="225" w:hRule="exact" w:wrap="auto" w:vAnchor="page" w:hAnchor="page" w:x="7980" w:y="118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22" w:h="225" w:hRule="exact" w:wrap="auto" w:vAnchor="page" w:hAnchor="page" w:x="8932" w:y="118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57,0</w:t>
      </w:r>
    </w:p>
    <w:p w:rsidR="004E1287" w:rsidRDefault="00020E0D">
      <w:pPr>
        <w:framePr w:w="1006" w:h="225" w:hRule="exact" w:wrap="auto" w:vAnchor="page" w:hAnchor="page" w:x="10049" w:y="118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54,0 </w:t>
      </w:r>
    </w:p>
    <w:p w:rsidR="004E1287" w:rsidRDefault="00020E0D">
      <w:pPr>
        <w:framePr w:w="700" w:h="210" w:hRule="exact" w:wrap="auto" w:vAnchor="page" w:hAnchor="page" w:x="5138" w:y="118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1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випускників закладів загальної середньої освіти, які забезпечені місцями державного замовлення для вступу до закладів вищої освіти</w:t>
      </w:r>
    </w:p>
    <w:p w:rsidR="004E1287" w:rsidRDefault="00020E0D">
      <w:pPr>
        <w:framePr w:w="1064" w:h="225" w:hRule="exact" w:wrap="auto" w:vAnchor="page" w:hAnchor="page" w:x="5894" w:y="128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28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28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28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28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289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28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закладів вищої освіти, що отримують фінансування на підготовку кадрів за формулою розподілу обсягу видатків державного бюджету</w:t>
      </w:r>
    </w:p>
    <w:p w:rsidR="004E1287" w:rsidRDefault="00020E0D">
      <w:pPr>
        <w:framePr w:w="1064" w:h="225" w:hRule="exact" w:wrap="auto" w:vAnchor="page" w:hAnchor="page" w:x="5894" w:y="141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41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41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141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06" w:h="225" w:hRule="exact" w:wrap="auto" w:vAnchor="page" w:hAnchor="page" w:x="10049" w:y="141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 </w:t>
      </w:r>
    </w:p>
    <w:p w:rsidR="004E1287" w:rsidRDefault="00020E0D">
      <w:pPr>
        <w:framePr w:w="700" w:h="210" w:hRule="exact" w:wrap="auto" w:vAnchor="page" w:hAnchor="page" w:x="5138" w:y="1414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414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переобладнаних лабораторій технічних (технологічних) закладів вищої освіти</w:t>
      </w:r>
    </w:p>
    <w:p w:rsidR="004E1287" w:rsidRDefault="00020E0D">
      <w:pPr>
        <w:framePr w:w="10104" w:h="240" w:hRule="exact" w:wrap="auto" w:vAnchor="page" w:hAnchor="page" w:x="1082" w:y="1495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5. Створення нової системи управління та фінансування науки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left:0;text-align:left;z-index:-251443200;mso-position-horizontal-relative:page;mso-position-vertical-relative:page" from="55.95pt,398.95pt" to="552.3pt,398.95pt" o:allowincell="f" strokeweight="1pt">
            <w10:wrap anchorx="page" anchory="page"/>
          </v:line>
        </w:pict>
      </w:r>
      <w:r>
        <w:rPr>
          <w:noProof/>
        </w:rPr>
        <w:pict>
          <v:line id="_x0000_s1237" style="position:absolute;left:0;text-align:left;z-index:-251442176;mso-position-horizontal-relative:page;mso-position-vertical-relative:page" from="55.95pt,324pt" to="552.3pt,324pt" o:allowincell="f" strokeweight="1pt">
            <w10:wrap anchorx="page" anchory="page"/>
          </v:line>
        </w:pict>
      </w:r>
      <w:r>
        <w:rPr>
          <w:noProof/>
        </w:rPr>
        <w:pict>
          <v:line id="_x0000_s1238" style="position:absolute;left:0;text-align:left;z-index:-251441152;mso-position-horizontal-relative:page;mso-position-vertical-relative:page" from="55.95pt,261.05pt" to="552.3pt,261.05pt" o:allowincell="f" strokeweight="1pt">
            <w10:wrap anchorx="page" anchory="page"/>
          </v:line>
        </w:pict>
      </w:r>
      <w:r>
        <w:rPr>
          <w:noProof/>
        </w:rPr>
        <w:pict>
          <v:line id="_x0000_s1239" style="position:absolute;left:0;text-align:left;z-index:-251440128;mso-position-horizontal-relative:page;mso-position-vertical-relative:page" from="55.95pt,198.1pt" to="552.3pt,198.1pt" o:allowincell="f" strokeweight="1pt">
            <w10:wrap anchorx="page" anchory="page"/>
          </v:line>
        </w:pict>
      </w:r>
      <w:r>
        <w:rPr>
          <w:noProof/>
        </w:rPr>
        <w:pict>
          <v:line id="_x0000_s1240" style="position:absolute;left:0;text-align:left;z-index:-251439104;mso-position-horizontal-relative:page;mso-position-vertical-relative:page" from="55.95pt,159.15pt" to="552.3pt,159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7980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22" w:h="225" w:hRule="exact" w:wrap="auto" w:vAnchor="page" w:hAnchor="page" w:x="8932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74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174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наукових установ, закладів вищої освіти державної форми власності в частині провадження ними наукової (науково-технічної) діяльності, що пройшли державну атестацію</w:t>
      </w:r>
    </w:p>
    <w:p w:rsidR="004E1287" w:rsidRDefault="00020E0D">
      <w:pPr>
        <w:framePr w:w="1064" w:h="225" w:hRule="exact" w:wrap="auto" w:vAnchor="page" w:hAnchor="page" w:x="5894" w:y="32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32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32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8932" w:y="32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06" w:h="225" w:hRule="exact" w:wrap="auto" w:vAnchor="page" w:hAnchor="page" w:x="10049" w:y="32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 </w:t>
      </w:r>
    </w:p>
    <w:p w:rsidR="004E1287" w:rsidRDefault="00020E0D">
      <w:pPr>
        <w:framePr w:w="700" w:h="210" w:hRule="exact" w:wrap="auto" w:vAnchor="page" w:hAnchor="page" w:x="5138" w:y="324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324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європейських об'єднань дослідницьких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інфраструктур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, в яких Україна бере участь</w:t>
      </w:r>
    </w:p>
    <w:p w:rsidR="004E1287" w:rsidRDefault="00020E0D">
      <w:pPr>
        <w:framePr w:w="1064" w:h="225" w:hRule="exact" w:wrap="auto" w:vAnchor="page" w:hAnchor="page" w:x="5894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7980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06" w:h="225" w:hRule="exact" w:wrap="auto" w:vAnchor="page" w:hAnchor="page" w:x="10049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 </w:t>
      </w:r>
    </w:p>
    <w:p w:rsidR="004E1287" w:rsidRDefault="00020E0D">
      <w:pPr>
        <w:framePr w:w="700" w:h="210" w:hRule="exact" w:wrap="auto" w:vAnchor="page" w:hAnchor="page" w:x="5138" w:y="402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402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закладів вищої освіти, що за результатами державної атестації в частині наукової (науково-технічної) діяльності отримали найвищі показники</w:t>
      </w:r>
    </w:p>
    <w:p w:rsidR="004E1287" w:rsidRDefault="00020E0D">
      <w:pPr>
        <w:framePr w:w="1064" w:h="225" w:hRule="exact" w:wrap="auto" w:vAnchor="page" w:hAnchor="page" w:x="5894" w:y="52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1,1</w:t>
      </w:r>
    </w:p>
    <w:p w:rsidR="004E1287" w:rsidRDefault="00020E0D">
      <w:pPr>
        <w:framePr w:w="1036" w:h="225" w:hRule="exact" w:wrap="auto" w:vAnchor="page" w:hAnchor="page" w:x="6958" w:y="52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22" w:h="225" w:hRule="exact" w:wrap="auto" w:vAnchor="page" w:hAnchor="page" w:x="7980" w:y="52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52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06" w:h="225" w:hRule="exact" w:wrap="auto" w:vAnchor="page" w:hAnchor="page" w:x="10049" w:y="52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 </w:t>
      </w:r>
    </w:p>
    <w:p w:rsidR="004E1287" w:rsidRDefault="00020E0D">
      <w:pPr>
        <w:framePr w:w="700" w:h="210" w:hRule="exact" w:wrap="auto" w:vAnchor="page" w:hAnchor="page" w:x="5138" w:y="528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528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фінансової підтримки наукових проектів та стипендіальних програм, а також премій для молодих вчених у загальному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обзязі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фінансової підтримки наукової діяльності</w:t>
      </w:r>
    </w:p>
    <w:p w:rsidR="004E1287" w:rsidRDefault="00020E0D">
      <w:pPr>
        <w:framePr w:w="1064" w:h="225" w:hRule="exact" w:wrap="auto" w:vAnchor="page" w:hAnchor="page" w:x="5894" w:y="65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5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3,8</w:t>
      </w:r>
    </w:p>
    <w:p w:rsidR="004E1287" w:rsidRDefault="00020E0D">
      <w:pPr>
        <w:framePr w:w="1022" w:h="225" w:hRule="exact" w:wrap="auto" w:vAnchor="page" w:hAnchor="page" w:x="7980" w:y="65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22" w:h="225" w:hRule="exact" w:wrap="auto" w:vAnchor="page" w:hAnchor="page" w:x="8932" w:y="65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06" w:h="225" w:hRule="exact" w:wrap="auto" w:vAnchor="page" w:hAnchor="page" w:x="10049" w:y="65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 </w:t>
      </w:r>
    </w:p>
    <w:p w:rsidR="004E1287" w:rsidRDefault="00020E0D">
      <w:pPr>
        <w:framePr w:w="700" w:h="210" w:hRule="exact" w:wrap="auto" w:vAnchor="page" w:hAnchor="page" w:x="5138" w:y="654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654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фінансової підтримки наукових та науково-технічних проектів, що реалізуються через Національний фонд досліджень у загальному обсязі фінансової підтримки наукової діяльності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221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освіти і науки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1" style="position:absolute;margin-left:56.65pt;margin-top:174.3pt;width:499.8pt;height:.65pt;z-index:-2514380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42" style="position:absolute;margin-left:56.65pt;margin-top:157.5pt;width:499.8pt;height:.65pt;z-index:-2514370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43" style="position:absolute;margin-left:56.65pt;margin-top:143.5pt;width:499.8pt;height:.65pt;z-index:-25143603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61 855 848,2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61 855 848,2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81 059 114,0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81 059 114,0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91 199 854,4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91 199 854,4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97 126 455,6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97 126 455,6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73 043 039,7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73 043 039,7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230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охорони здоров'я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4" style="position:absolute;margin-left:56.65pt;margin-top:174.3pt;width:499.8pt;height:.65pt;z-index:-2514350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45" style="position:absolute;margin-left:56.65pt;margin-top:157.5pt;width:499.8pt;height:.65pt;z-index:-2514339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46" style="position:absolute;margin-left:56.65pt;margin-top:143.5pt;width:499.8pt;height:.65pt;z-index:-25143296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6 049 488,9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17 577 081,3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23 626 570,2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92 723 902,6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87 286 497,8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5 437 404,8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119 027 672,4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113 388 214,8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5 639 457,6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128 243 895,6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122 485 058,4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5 758 837,2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34 513 230,5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4 836 845,1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39 350 075,6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7" style="position:absolute;z-index:-251431936;mso-position-horizontal-relative:page;mso-position-vertical-relative:page" from="54.05pt,645pt" to="552.3pt,645pt" o:allowincell="f" strokeweight="1pt">
            <w10:wrap anchorx="page" anchory="page"/>
          </v:line>
        </w:pict>
      </w:r>
      <w:r>
        <w:rPr>
          <w:noProof/>
        </w:rPr>
        <w:pict>
          <v:line id="_x0000_s1248" style="position:absolute;z-index:-251430912;mso-position-horizontal-relative:page;mso-position-vertical-relative:page" from="54.05pt,332.2pt" to="552.3pt,332.2pt" o:allowincell="f" strokeweight="1pt">
            <w10:wrap anchorx="page" anchory="page"/>
          </v:line>
        </w:pict>
      </w:r>
      <w:r>
        <w:rPr>
          <w:noProof/>
        </w:rPr>
        <w:pict>
          <v:line id="_x0000_s1249" style="position:absolute;z-index:-25142988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250" style="position:absolute;z-index:-251428864;mso-position-horizontal-relative:page;mso-position-vertical-relative:page" from="55.95pt,765.9pt" to="552.3pt,765.9pt" o:allowincell="f" strokeweight="1pt">
            <w10:wrap anchorx="page" anchory="page"/>
          </v:line>
        </w:pict>
      </w:r>
      <w:r>
        <w:rPr>
          <w:noProof/>
        </w:rPr>
        <w:pict>
          <v:line id="_x0000_s1251" style="position:absolute;z-index:-251427840;mso-position-horizontal-relative:page;mso-position-vertical-relative:page" from="55.95pt,746.8pt" to="552.3pt,746.8pt" o:allowincell="f" strokeweight="1pt">
            <w10:wrap anchorx="page" anchory="page"/>
          </v:line>
        </w:pict>
      </w:r>
      <w:r>
        <w:rPr>
          <w:noProof/>
        </w:rPr>
        <w:pict>
          <v:line id="_x0000_s1252" style="position:absolute;z-index:-251426816;mso-position-horizontal-relative:page;mso-position-vertical-relative:page" from="55.95pt,727.7pt" to="552.3pt,727.7pt" o:allowincell="f" strokeweight="1pt">
            <w10:wrap anchorx="page" anchory="page"/>
          </v:line>
        </w:pict>
      </w:r>
      <w:r>
        <w:rPr>
          <w:noProof/>
        </w:rPr>
        <w:pict>
          <v:line id="_x0000_s1253" style="position:absolute;z-index:-251425792;mso-position-horizontal-relative:page;mso-position-vertical-relative:page" from="55.95pt,708.6pt" to="552.3pt,708.6pt" o:allowincell="f" strokeweight="1pt">
            <w10:wrap anchorx="page" anchory="page"/>
          </v:line>
        </w:pict>
      </w:r>
      <w:r>
        <w:rPr>
          <w:noProof/>
        </w:rPr>
        <w:pict>
          <v:line id="_x0000_s1254" style="position:absolute;z-index:-251424768;mso-position-horizontal-relative:page;mso-position-vertical-relative:page" from="55.95pt,689.5pt" to="552.3pt,689.5pt" o:allowincell="f" strokeweight="1pt">
            <w10:wrap anchorx="page" anchory="page"/>
          </v:line>
        </w:pict>
      </w:r>
      <w:r>
        <w:rPr>
          <w:noProof/>
        </w:rPr>
        <w:pict>
          <v:line id="_x0000_s1255" style="position:absolute;z-index:-251423744;mso-position-horizontal-relative:page;mso-position-vertical-relative:page" from="55.95pt,670.4pt" to="552.3pt,670.4pt" o:allowincell="f" strokeweight="1pt">
            <w10:wrap anchorx="page" anchory="page"/>
          </v:line>
        </w:pict>
      </w:r>
      <w:r>
        <w:rPr>
          <w:noProof/>
        </w:rPr>
        <w:pict>
          <v:line id="_x0000_s1256" style="position:absolute;z-index:-251422720;mso-position-horizontal-relative:page;mso-position-vertical-relative:page" from="55.95pt,627.3pt" to="552.3pt,627.3pt" o:allowincell="f" strokeweight="1pt">
            <w10:wrap anchorx="page" anchory="page"/>
          </v:line>
        </w:pict>
      </w:r>
      <w:r>
        <w:rPr>
          <w:noProof/>
        </w:rPr>
        <w:pict>
          <v:line id="_x0000_s1257" style="position:absolute;z-index:-251421696;mso-position-horizontal-relative:page;mso-position-vertical-relative:page" from="55.95pt,600.35pt" to="552.3pt,600.35pt" o:allowincell="f" strokeweight="1pt">
            <w10:wrap anchorx="page" anchory="page"/>
          </v:line>
        </w:pict>
      </w:r>
      <w:r>
        <w:rPr>
          <w:noProof/>
        </w:rPr>
        <w:pict>
          <v:line id="_x0000_s1258" style="position:absolute;z-index:-251420672;mso-position-horizontal-relative:page;mso-position-vertical-relative:page" from="55.95pt,573.4pt" to="552.3pt,573.4pt" o:allowincell="f" strokeweight="1pt">
            <w10:wrap anchorx="page" anchory="page"/>
          </v:line>
        </w:pict>
      </w:r>
      <w:r>
        <w:rPr>
          <w:noProof/>
        </w:rPr>
        <w:pict>
          <v:line id="_x0000_s1259" style="position:absolute;z-index:-251419648;mso-position-horizontal-relative:page;mso-position-vertical-relative:page" from="55.95pt,510.45pt" to="552.3pt,510.45pt" o:allowincell="f" strokeweight="1pt">
            <w10:wrap anchorx="page" anchory="page"/>
          </v:line>
        </w:pict>
      </w:r>
      <w:r>
        <w:rPr>
          <w:noProof/>
        </w:rPr>
        <w:pict>
          <v:line id="_x0000_s1260" style="position:absolute;z-index:-251418624;mso-position-horizontal-relative:page;mso-position-vertical-relative:page" from="55.95pt,459.5pt" to="552.3pt,459.5pt" o:allowincell="f" strokeweight="1pt">
            <w10:wrap anchorx="page" anchory="page"/>
          </v:line>
        </w:pict>
      </w:r>
      <w:r>
        <w:rPr>
          <w:noProof/>
        </w:rPr>
        <w:pict>
          <v:line id="_x0000_s1261" style="position:absolute;z-index:-251417600;mso-position-horizontal-relative:page;mso-position-vertical-relative:page" from="55.95pt,420.55pt" to="552.3pt,420.55pt" o:allowincell="f" strokeweight="1pt">
            <w10:wrap anchorx="page" anchory="page"/>
          </v:line>
        </w:pict>
      </w:r>
      <w:r>
        <w:rPr>
          <w:noProof/>
        </w:rPr>
        <w:pict>
          <v:line id="_x0000_s1262" style="position:absolute;z-index:-251416576;mso-position-horizontal-relative:page;mso-position-vertical-relative:page" from="55.95pt,381.6pt" to="552.3pt,381.6pt" o:allowincell="f" strokeweight="1pt">
            <w10:wrap anchorx="page" anchory="page"/>
          </v:line>
        </w:pict>
      </w:r>
      <w:r>
        <w:rPr>
          <w:noProof/>
        </w:rPr>
        <w:pict>
          <v:line id="_x0000_s1263" style="position:absolute;z-index:-251415552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Зниження рівня катастрофічних витрат пацієнтів на оплату медичних послуг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13,7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Частка домогосподарств із загальної їх кількості, що зазнали катастрофічних витрат на охорону здоров'я</w:t>
      </w:r>
    </w:p>
    <w:p w:rsidR="004E1287" w:rsidRDefault="00020E0D">
      <w:pPr>
        <w:framePr w:w="10104" w:h="240" w:hRule="exact" w:wrap="auto" w:vAnchor="page" w:hAnchor="page" w:x="1082" w:y="637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Підвищення показників здоров'я населення через забезпечення кращого доступу до медичних послуг</w:t>
      </w:r>
    </w:p>
    <w:p w:rsidR="004E1287" w:rsidRDefault="00020E0D">
      <w:pPr>
        <w:framePr w:w="1064" w:h="225" w:hRule="exact" w:wrap="auto" w:vAnchor="page" w:hAnchor="page" w:x="5894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30,1</w:t>
      </w:r>
    </w:p>
    <w:p w:rsidR="004E1287" w:rsidRDefault="00020E0D">
      <w:pPr>
        <w:framePr w:w="1036" w:h="225" w:hRule="exact" w:wrap="auto" w:vAnchor="page" w:hAnchor="page" w:x="6958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32,0</w:t>
      </w:r>
    </w:p>
    <w:p w:rsidR="004E1287" w:rsidRDefault="00020E0D">
      <w:pPr>
        <w:framePr w:w="1022" w:h="225" w:hRule="exact" w:wrap="auto" w:vAnchor="page" w:hAnchor="page" w:x="7980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22" w:h="225" w:hRule="exact" w:wrap="auto" w:vAnchor="page" w:hAnchor="page" w:x="8932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06" w:h="225" w:hRule="exact" w:wrap="auto" w:vAnchor="page" w:hAnchor="page" w:x="10049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 </w:t>
      </w:r>
    </w:p>
    <w:p w:rsidR="004E1287" w:rsidRDefault="00020E0D">
      <w:pPr>
        <w:framePr w:w="700" w:h="210" w:hRule="exact" w:wrap="auto" w:vAnchor="page" w:hAnchor="page" w:x="5138" w:y="667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667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звернень за первинною медичною допомогою у загальній структурі звернень за медичною допомогою</w:t>
      </w:r>
    </w:p>
    <w:p w:rsidR="004E1287" w:rsidRDefault="00020E0D">
      <w:pPr>
        <w:framePr w:w="1064" w:h="225" w:hRule="exact" w:wrap="auto" w:vAnchor="page" w:hAnchor="page" w:x="5894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77,0</w:t>
      </w:r>
    </w:p>
    <w:p w:rsidR="004E1287" w:rsidRDefault="00020E0D">
      <w:pPr>
        <w:framePr w:w="1036" w:h="225" w:hRule="exact" w:wrap="auto" w:vAnchor="page" w:hAnchor="page" w:x="6958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22" w:h="225" w:hRule="exact" w:wrap="auto" w:vAnchor="page" w:hAnchor="page" w:x="7980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72,0</w:t>
      </w:r>
    </w:p>
    <w:p w:rsidR="004E1287" w:rsidRDefault="00020E0D">
      <w:pPr>
        <w:framePr w:w="1022" w:h="225" w:hRule="exact" w:wrap="auto" w:vAnchor="page" w:hAnchor="page" w:x="8932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06" w:h="225" w:hRule="exact" w:wrap="auto" w:vAnchor="page" w:hAnchor="page" w:x="10049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769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6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пацієнтів з діабетом ІІ типу серед усіх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діагностованих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, яких було госпіталізовано протягом року</w:t>
      </w:r>
    </w:p>
    <w:p w:rsidR="004E1287" w:rsidRDefault="00020E0D">
      <w:pPr>
        <w:framePr w:w="1064" w:h="225" w:hRule="exact" w:wrap="auto" w:vAnchor="page" w:hAnchor="page" w:x="5894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52,6</w:t>
      </w:r>
    </w:p>
    <w:p w:rsidR="004E1287" w:rsidRDefault="00020E0D">
      <w:pPr>
        <w:framePr w:w="1036" w:h="225" w:hRule="exact" w:wrap="auto" w:vAnchor="page" w:hAnchor="page" w:x="6958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54,0</w:t>
      </w:r>
    </w:p>
    <w:p w:rsidR="004E1287" w:rsidRDefault="00020E0D">
      <w:pPr>
        <w:framePr w:w="1022" w:h="225" w:hRule="exact" w:wrap="auto" w:vAnchor="page" w:hAnchor="page" w:x="7980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58,0</w:t>
      </w:r>
    </w:p>
    <w:p w:rsidR="004E1287" w:rsidRDefault="00020E0D">
      <w:pPr>
        <w:framePr w:w="1022" w:h="225" w:hRule="exact" w:wrap="auto" w:vAnchor="page" w:hAnchor="page" w:x="8932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06" w:h="225" w:hRule="exact" w:wrap="auto" w:vAnchor="page" w:hAnchor="page" w:x="10049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63,0 </w:t>
      </w:r>
    </w:p>
    <w:p w:rsidR="004E1287" w:rsidRDefault="00020E0D">
      <w:pPr>
        <w:framePr w:w="700" w:h="210" w:hRule="exact" w:wrap="auto" w:vAnchor="page" w:hAnchor="page" w:x="5138" w:y="84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4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онкологічних захворювань серед усіх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діагностованих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, виявлених на ранніх стадіях</w:t>
      </w:r>
    </w:p>
    <w:p w:rsidR="004E1287" w:rsidRDefault="00020E0D">
      <w:pPr>
        <w:framePr w:w="1064" w:h="225" w:hRule="exact" w:wrap="auto" w:vAnchor="page" w:hAnchor="page" w:x="5894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8,4</w:t>
      </w:r>
    </w:p>
    <w:p w:rsidR="004E1287" w:rsidRDefault="00020E0D">
      <w:pPr>
        <w:framePr w:w="1036" w:h="225" w:hRule="exact" w:wrap="auto" w:vAnchor="page" w:hAnchor="page" w:x="6958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7980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8932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13,0</w:t>
      </w:r>
    </w:p>
    <w:p w:rsidR="004E1287" w:rsidRDefault="00020E0D">
      <w:pPr>
        <w:framePr w:w="1006" w:h="225" w:hRule="exact" w:wrap="auto" w:vAnchor="page" w:hAnchor="page" w:x="10049" w:y="92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17,0 </w:t>
      </w:r>
    </w:p>
    <w:p w:rsidR="004E1287" w:rsidRDefault="00020E0D">
      <w:pPr>
        <w:framePr w:w="700" w:h="210" w:hRule="exact" w:wrap="auto" w:vAnchor="page" w:hAnchor="page" w:x="5138" w:y="92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92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пацієнтів з діагнозом артеріальна гіпертензія, які досягли контрольованого рівня артеріального тиску</w:t>
      </w:r>
    </w:p>
    <w:p w:rsidR="004E1287" w:rsidRDefault="00020E0D">
      <w:pPr>
        <w:framePr w:w="1064" w:h="225" w:hRule="exact" w:wrap="auto" w:vAnchor="page" w:hAnchor="page" w:x="5894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36" w:h="225" w:hRule="exact" w:wrap="auto" w:vAnchor="page" w:hAnchor="page" w:x="6958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</w:t>
      </w:r>
    </w:p>
    <w:p w:rsidR="004E1287" w:rsidRDefault="00020E0D">
      <w:pPr>
        <w:framePr w:w="1022" w:h="225" w:hRule="exact" w:wrap="auto" w:vAnchor="page" w:hAnchor="page" w:x="8932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102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102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02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Рівень госпіталізації пацієнтів з гострим інфарктом міокарду у спеціалізовані ЗОЗ з можливістю виконання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реперфузійних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втручань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реперфузійні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центри)</w:t>
      </w:r>
    </w:p>
    <w:p w:rsidR="004E1287" w:rsidRDefault="00020E0D">
      <w:pPr>
        <w:framePr w:w="1064" w:h="225" w:hRule="exact" w:wrap="auto" w:vAnchor="page" w:hAnchor="page" w:x="5894" w:y="115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36" w:h="225" w:hRule="exact" w:wrap="auto" w:vAnchor="page" w:hAnchor="page" w:x="6958" w:y="115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43,0</w:t>
      </w:r>
    </w:p>
    <w:p w:rsidR="004E1287" w:rsidRDefault="00020E0D">
      <w:pPr>
        <w:framePr w:w="1022" w:h="225" w:hRule="exact" w:wrap="auto" w:vAnchor="page" w:hAnchor="page" w:x="7980" w:y="115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22" w:h="225" w:hRule="exact" w:wrap="auto" w:vAnchor="page" w:hAnchor="page" w:x="8932" w:y="115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115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 </w:t>
      </w:r>
    </w:p>
    <w:p w:rsidR="004E1287" w:rsidRDefault="00020E0D">
      <w:pPr>
        <w:framePr w:w="700" w:h="210" w:hRule="exact" w:wrap="auto" w:vAnchor="page" w:hAnchor="page" w:x="5138" w:y="115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15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пацієнтів, які розпочали лікування туберкульозу амбулаторно</w:t>
      </w:r>
    </w:p>
    <w:p w:rsidR="004E1287" w:rsidRDefault="00020E0D">
      <w:pPr>
        <w:framePr w:w="1064" w:h="225" w:hRule="exact" w:wrap="auto" w:vAnchor="page" w:hAnchor="page" w:x="5894" w:y="1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11,7</w:t>
      </w:r>
    </w:p>
    <w:p w:rsidR="004E1287" w:rsidRDefault="00020E0D">
      <w:pPr>
        <w:framePr w:w="1036" w:h="225" w:hRule="exact" w:wrap="auto" w:vAnchor="page" w:hAnchor="page" w:x="6958" w:y="1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7980" w:y="1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8932" w:y="1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06" w:h="225" w:hRule="exact" w:wrap="auto" w:vAnchor="page" w:hAnchor="page" w:x="10049" w:y="1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120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днів</w:t>
      </w:r>
    </w:p>
    <w:p w:rsidR="004E1287" w:rsidRDefault="00020E0D">
      <w:pPr>
        <w:framePr w:w="3272" w:h="480" w:hRule="exact" w:wrap="auto" w:vAnchor="page" w:hAnchor="page" w:x="1082" w:y="120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Середня тривалість перебування у стаціонарі</w:t>
      </w:r>
    </w:p>
    <w:p w:rsidR="004E1287" w:rsidRDefault="00020E0D">
      <w:pPr>
        <w:framePr w:w="10104" w:h="240" w:hRule="exact" w:wrap="auto" w:vAnchor="page" w:hAnchor="page" w:x="1082" w:y="1263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Переорієнтація системи охорони здоров'я від політики лікування до політики профілактики захворювань</w:t>
      </w:r>
    </w:p>
    <w:p w:rsidR="004E1287" w:rsidRDefault="00020E0D">
      <w:pPr>
        <w:framePr w:w="1064" w:h="225" w:hRule="exact" w:wrap="auto" w:vAnchor="page" w:hAnchor="page" w:x="5894" w:y="12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2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2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8932" w:y="12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12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129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29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Рівні охоплення профілактичними щепленнями дітей до 1 року:</w:t>
      </w:r>
    </w:p>
    <w:p w:rsidR="004E1287" w:rsidRDefault="00020E0D">
      <w:pPr>
        <w:framePr w:w="1064" w:h="225" w:hRule="exact" w:wrap="auto" w:vAnchor="page" w:hAnchor="page" w:x="5894" w:y="134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69,2</w:t>
      </w:r>
    </w:p>
    <w:p w:rsidR="004E1287" w:rsidRDefault="00020E0D">
      <w:pPr>
        <w:framePr w:w="1036" w:h="225" w:hRule="exact" w:wrap="auto" w:vAnchor="page" w:hAnchor="page" w:x="6958" w:y="134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</w:t>
      </w:r>
    </w:p>
    <w:p w:rsidR="004E1287" w:rsidRDefault="00020E0D">
      <w:pPr>
        <w:framePr w:w="1022" w:h="225" w:hRule="exact" w:wrap="auto" w:vAnchor="page" w:hAnchor="page" w:x="7980" w:y="134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8932" w:y="134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134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1346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346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- поліомієліт (3 дози)</w:t>
      </w:r>
    </w:p>
    <w:p w:rsidR="004E1287" w:rsidRDefault="00020E0D">
      <w:pPr>
        <w:framePr w:w="1064" w:h="225" w:hRule="exact" w:wrap="auto" w:vAnchor="page" w:hAnchor="page" w:x="5894" w:y="138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91,0</w:t>
      </w:r>
    </w:p>
    <w:p w:rsidR="004E1287" w:rsidRDefault="00020E0D">
      <w:pPr>
        <w:framePr w:w="1036" w:h="225" w:hRule="exact" w:wrap="auto" w:vAnchor="page" w:hAnchor="page" w:x="6958" w:y="138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22" w:h="225" w:hRule="exact" w:wrap="auto" w:vAnchor="page" w:hAnchor="page" w:x="7980" w:y="138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22" w:h="225" w:hRule="exact" w:wrap="auto" w:vAnchor="page" w:hAnchor="page" w:x="8932" w:y="138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138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138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38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- кір, краснуха та паротит (1 доза)</w:t>
      </w:r>
    </w:p>
    <w:p w:rsidR="004E1287" w:rsidRDefault="00020E0D">
      <w:pPr>
        <w:framePr w:w="1064" w:h="225" w:hRule="exact" w:wrap="auto" w:vAnchor="page" w:hAnchor="page" w:x="5894" w:y="142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67,5</w:t>
      </w:r>
    </w:p>
    <w:p w:rsidR="004E1287" w:rsidRDefault="00020E0D">
      <w:pPr>
        <w:framePr w:w="1036" w:h="225" w:hRule="exact" w:wrap="auto" w:vAnchor="page" w:hAnchor="page" w:x="6958" w:y="142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</w:t>
      </w:r>
    </w:p>
    <w:p w:rsidR="004E1287" w:rsidRDefault="00020E0D">
      <w:pPr>
        <w:framePr w:w="1022" w:h="225" w:hRule="exact" w:wrap="auto" w:vAnchor="page" w:hAnchor="page" w:x="7980" w:y="142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8932" w:y="142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142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1423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423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- кашлюк, дифтерія та правець (3 дози)</w:t>
      </w:r>
    </w:p>
    <w:p w:rsidR="004E1287" w:rsidRDefault="00020E0D">
      <w:pPr>
        <w:framePr w:w="1064" w:h="225" w:hRule="exact" w:wrap="auto" w:vAnchor="page" w:hAnchor="page" w:x="5894" w:y="146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65,2</w:t>
      </w:r>
    </w:p>
    <w:p w:rsidR="004E1287" w:rsidRDefault="00020E0D">
      <w:pPr>
        <w:framePr w:w="1036" w:h="225" w:hRule="exact" w:wrap="auto" w:vAnchor="page" w:hAnchor="page" w:x="6958" w:y="146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</w:t>
      </w:r>
    </w:p>
    <w:p w:rsidR="004E1287" w:rsidRDefault="00020E0D">
      <w:pPr>
        <w:framePr w:w="1022" w:h="225" w:hRule="exact" w:wrap="auto" w:vAnchor="page" w:hAnchor="page" w:x="7980" w:y="146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8932" w:y="146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146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1461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461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- гепатит В (1 доза при народженні)</w:t>
      </w:r>
    </w:p>
    <w:p w:rsidR="004E1287" w:rsidRDefault="00020E0D">
      <w:pPr>
        <w:framePr w:w="1064" w:h="225" w:hRule="exact" w:wrap="auto" w:vAnchor="page" w:hAnchor="page" w:x="5894" w:y="1499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84,0</w:t>
      </w:r>
    </w:p>
    <w:p w:rsidR="004E1287" w:rsidRDefault="00020E0D">
      <w:pPr>
        <w:framePr w:w="1036" w:h="225" w:hRule="exact" w:wrap="auto" w:vAnchor="page" w:hAnchor="page" w:x="6958" w:y="1499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7980" w:y="1499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8932" w:y="1499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1499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1499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499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- туберкульоз (1 доза при народженні)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4" style="position:absolute;left:0;text-align:left;z-index:-251414528;mso-position-horizontal-relative:page;mso-position-vertical-relative:page" from="54.05pt,240.65pt" to="552.3pt,240.65pt" o:allowincell="f" strokeweight="1pt">
            <w10:wrap anchorx="page" anchory="page"/>
          </v:line>
        </w:pict>
      </w:r>
      <w:r>
        <w:rPr>
          <w:noProof/>
        </w:rPr>
        <w:pict>
          <v:line id="_x0000_s1265" style="position:absolute;left:0;text-align:left;z-index:-251413504;mso-position-horizontal-relative:page;mso-position-vertical-relative:page" from="54.05pt,147.95pt" to="552.3pt,147.95pt" o:allowincell="f" strokeweight="1pt">
            <w10:wrap anchorx="page" anchory="page"/>
          </v:line>
        </w:pict>
      </w:r>
      <w:r>
        <w:rPr>
          <w:noProof/>
        </w:rPr>
        <w:pict>
          <v:line id="_x0000_s1266" style="position:absolute;left:0;text-align:left;z-index:-251412480;mso-position-horizontal-relative:page;mso-position-vertical-relative:page" from="55.95pt,430.9pt" to="552.3pt,430.9pt" o:allowincell="f" strokeweight="1pt">
            <w10:wrap anchorx="page" anchory="page"/>
          </v:line>
        </w:pict>
      </w:r>
      <w:r>
        <w:rPr>
          <w:noProof/>
        </w:rPr>
        <w:pict>
          <v:line id="_x0000_s1267" style="position:absolute;left:0;text-align:left;z-index:-251411456;mso-position-horizontal-relative:page;mso-position-vertical-relative:page" from="55.95pt,367.95pt" to="552.3pt,367.95pt" o:allowincell="f" strokeweight="1pt">
            <w10:wrap anchorx="page" anchory="page"/>
          </v:line>
        </w:pict>
      </w:r>
      <w:r>
        <w:rPr>
          <w:noProof/>
        </w:rPr>
        <w:pict>
          <v:line id="_x0000_s1268" style="position:absolute;left:0;text-align:left;z-index:-251410432;mso-position-horizontal-relative:page;mso-position-vertical-relative:page" from="55.95pt,305pt" to="552.3pt,305pt" o:allowincell="f" strokeweight="1pt">
            <w10:wrap anchorx="page" anchory="page"/>
          </v:line>
        </w:pict>
      </w:r>
      <w:r>
        <w:rPr>
          <w:noProof/>
        </w:rPr>
        <w:pict>
          <v:line id="_x0000_s1269" style="position:absolute;left:0;text-align:left;z-index:-251409408;mso-position-horizontal-relative:page;mso-position-vertical-relative:page" from="55.95pt,266.05pt" to="552.3pt,266.05pt" o:allowincell="f" strokeweight="1pt">
            <w10:wrap anchorx="page" anchory="page"/>
          </v:line>
        </w:pict>
      </w:r>
      <w:r>
        <w:rPr>
          <w:noProof/>
        </w:rPr>
        <w:pict>
          <v:line id="_x0000_s1270" style="position:absolute;left:0;text-align:left;z-index:-251408384;mso-position-horizontal-relative:page;mso-position-vertical-relative:page" from="55.95pt,212.3pt" to="552.3pt,212.3pt" o:allowincell="f" strokeweight="1pt">
            <w10:wrap anchorx="page" anchory="page"/>
          </v:line>
        </w:pict>
      </w:r>
      <w:r>
        <w:rPr>
          <w:noProof/>
        </w:rPr>
        <w:pict>
          <v:line id="_x0000_s1271" style="position:absolute;left:0;text-align:left;z-index:-251407360;mso-position-horizontal-relative:page;mso-position-vertical-relative:page" from="55.95pt,185.35pt" to="552.3pt,185.35pt" o:allowincell="f" strokeweight="1pt">
            <w10:wrap anchorx="page" anchory="page"/>
          </v:line>
        </w:pict>
      </w:r>
      <w:r>
        <w:rPr>
          <w:noProof/>
        </w:rPr>
        <w:pict>
          <v:line id="_x0000_s1272" style="position:absolute;left:0;text-align:left;z-index:-251406336;mso-position-horizontal-relative:page;mso-position-vertical-relative:page" from="55.95pt,130.25pt" to="552.3pt,130.25pt" o:allowincell="f" strokeweight="1pt">
            <w10:wrap anchorx="page" anchory="page"/>
          </v:line>
        </w:pict>
      </w:r>
      <w:r>
        <w:rPr>
          <w:noProof/>
        </w:rPr>
        <w:pict>
          <v:line id="_x0000_s1273" style="position:absolute;left:0;text-align:left;z-index:-251405312;mso-position-horizontal-relative:page;mso-position-vertical-relative:page" from="55.95pt,103.3pt" to="552.3pt,103.3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51,1</w:t>
      </w:r>
    </w:p>
    <w:p w:rsidR="004E1287" w:rsidRDefault="00020E0D">
      <w:pPr>
        <w:framePr w:w="1036" w:h="225" w:hRule="exact" w:wrap="auto" w:vAnchor="page" w:hAnchor="page" w:x="6958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</w:t>
      </w:r>
    </w:p>
    <w:p w:rsidR="004E1287" w:rsidRDefault="00020E0D">
      <w:pPr>
        <w:framePr w:w="1022" w:h="225" w:hRule="exact" w:wrap="auto" w:vAnchor="page" w:hAnchor="page" w:x="7980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8932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174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74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- ХІБ інфекція</w:t>
      </w:r>
    </w:p>
    <w:p w:rsidR="004E1287" w:rsidRDefault="00020E0D">
      <w:pPr>
        <w:framePr w:w="1064" w:h="225" w:hRule="exact" w:wrap="auto" w:vAnchor="page" w:hAnchor="page" w:x="5894" w:y="21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17,5</w:t>
      </w:r>
    </w:p>
    <w:p w:rsidR="004E1287" w:rsidRDefault="00020E0D">
      <w:pPr>
        <w:framePr w:w="1036" w:h="225" w:hRule="exact" w:wrap="auto" w:vAnchor="page" w:hAnchor="page" w:x="6958" w:y="21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17,2</w:t>
      </w:r>
    </w:p>
    <w:p w:rsidR="004E1287" w:rsidRDefault="00020E0D">
      <w:pPr>
        <w:framePr w:w="1022" w:h="225" w:hRule="exact" w:wrap="auto" w:vAnchor="page" w:hAnchor="page" w:x="7980" w:y="21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17,0</w:t>
      </w:r>
    </w:p>
    <w:p w:rsidR="004E1287" w:rsidRDefault="00020E0D">
      <w:pPr>
        <w:framePr w:w="1022" w:h="225" w:hRule="exact" w:wrap="auto" w:vAnchor="page" w:hAnchor="page" w:x="8932" w:y="21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16,0</w:t>
      </w:r>
    </w:p>
    <w:p w:rsidR="004E1287" w:rsidRDefault="00020E0D">
      <w:pPr>
        <w:framePr w:w="1006" w:h="225" w:hRule="exact" w:wrap="auto" w:vAnchor="page" w:hAnchor="page" w:x="10049" w:y="21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 </w:t>
      </w:r>
    </w:p>
    <w:p w:rsidR="004E1287" w:rsidRDefault="00020E0D">
      <w:pPr>
        <w:framePr w:w="700" w:h="210" w:hRule="exact" w:wrap="auto" w:vAnchor="page" w:hAnchor="page" w:x="5138" w:y="212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212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Поширеність вживання тютюну серед дорослого населення</w:t>
      </w:r>
    </w:p>
    <w:p w:rsidR="004E1287" w:rsidRDefault="00020E0D">
      <w:pPr>
        <w:framePr w:w="10104" w:h="240" w:hRule="exact" w:wrap="auto" w:vAnchor="page" w:hAnchor="page" w:x="1082" w:y="269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Покращення якості життя та подовження тривалості активного, працездатного віку громадян</w:t>
      </w:r>
    </w:p>
    <w:p w:rsidR="004E1287" w:rsidRDefault="00020E0D">
      <w:pPr>
        <w:framePr w:w="1064" w:h="225" w:hRule="exact" w:wrap="auto" w:vAnchor="page" w:hAnchor="page" w:x="5894" w:y="29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319,3</w:t>
      </w:r>
    </w:p>
    <w:p w:rsidR="004E1287" w:rsidRDefault="00020E0D">
      <w:pPr>
        <w:framePr w:w="1036" w:h="225" w:hRule="exact" w:wrap="auto" w:vAnchor="page" w:hAnchor="page" w:x="6958" w:y="29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312,7</w:t>
      </w:r>
    </w:p>
    <w:p w:rsidR="004E1287" w:rsidRDefault="00020E0D">
      <w:pPr>
        <w:framePr w:w="1022" w:h="225" w:hRule="exact" w:wrap="auto" w:vAnchor="page" w:hAnchor="page" w:x="7980" w:y="29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308,6</w:t>
      </w:r>
    </w:p>
    <w:p w:rsidR="004E1287" w:rsidRDefault="00020E0D">
      <w:pPr>
        <w:framePr w:w="1022" w:h="225" w:hRule="exact" w:wrap="auto" w:vAnchor="page" w:hAnchor="page" w:x="8932" w:y="29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306,5</w:t>
      </w:r>
    </w:p>
    <w:p w:rsidR="004E1287" w:rsidRDefault="00020E0D">
      <w:pPr>
        <w:framePr w:w="1006" w:h="225" w:hRule="exact" w:wrap="auto" w:vAnchor="page" w:hAnchor="page" w:x="10049" w:y="29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304,3 </w:t>
      </w:r>
    </w:p>
    <w:p w:rsidR="004E1287" w:rsidRDefault="00020E0D">
      <w:pPr>
        <w:framePr w:w="700" w:h="210" w:hRule="exact" w:wrap="auto" w:vAnchor="page" w:hAnchor="page" w:x="5138" w:y="298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чол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29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Захворюваність на злоякісні онкологічні захворювання  на 100 000 населення</w:t>
      </w:r>
    </w:p>
    <w:p w:rsidR="004E1287" w:rsidRDefault="00020E0D">
      <w:pPr>
        <w:framePr w:w="1064" w:h="225" w:hRule="exact" w:wrap="auto" w:vAnchor="page" w:hAnchor="page" w:x="5894" w:y="37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72,0</w:t>
      </w:r>
    </w:p>
    <w:p w:rsidR="004E1287" w:rsidRDefault="00020E0D">
      <w:pPr>
        <w:framePr w:w="1036" w:h="225" w:hRule="exact" w:wrap="auto" w:vAnchor="page" w:hAnchor="page" w:x="6958" w:y="37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82,0</w:t>
      </w:r>
    </w:p>
    <w:p w:rsidR="004E1287" w:rsidRDefault="00020E0D">
      <w:pPr>
        <w:framePr w:w="1022" w:h="225" w:hRule="exact" w:wrap="auto" w:vAnchor="page" w:hAnchor="page" w:x="7980" w:y="37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</w:t>
      </w:r>
    </w:p>
    <w:p w:rsidR="004E1287" w:rsidRDefault="00020E0D">
      <w:pPr>
        <w:framePr w:w="1022" w:h="225" w:hRule="exact" w:wrap="auto" w:vAnchor="page" w:hAnchor="page" w:x="8932" w:y="37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37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 </w:t>
      </w:r>
    </w:p>
    <w:p w:rsidR="004E1287" w:rsidRDefault="00020E0D">
      <w:pPr>
        <w:framePr w:w="700" w:h="210" w:hRule="exact" w:wrap="auto" w:vAnchor="page" w:hAnchor="page" w:x="5138" w:y="37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37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осіб, які живуть з ВІЛ та знають про свій ВІЛ статус, % від оціночного</w:t>
      </w:r>
    </w:p>
    <w:p w:rsidR="004E1287" w:rsidRDefault="00020E0D">
      <w:pPr>
        <w:framePr w:w="10104" w:h="480" w:hRule="exact" w:wrap="auto" w:vAnchor="page" w:hAnchor="page" w:x="1082" w:y="433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5. Створення чітко організованої системи трансплантації для здійснювати лікування методом трансплантації органів від посмертного донора та трансплантації кісткового мозку від неродинного донора</w:t>
      </w:r>
    </w:p>
    <w:p w:rsidR="004E1287" w:rsidRDefault="00020E0D">
      <w:pPr>
        <w:framePr w:w="1064" w:h="225" w:hRule="exact" w:wrap="auto" w:vAnchor="page" w:hAnchor="page" w:x="5894" w:y="48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36" w:h="225" w:hRule="exact" w:wrap="auto" w:vAnchor="page" w:hAnchor="page" w:x="6958" w:y="48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7980" w:y="48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48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120,0</w:t>
      </w:r>
    </w:p>
    <w:p w:rsidR="004E1287" w:rsidRDefault="00020E0D">
      <w:pPr>
        <w:framePr w:w="1006" w:h="225" w:hRule="exact" w:wrap="auto" w:vAnchor="page" w:hAnchor="page" w:x="10049" w:y="48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200,0 </w:t>
      </w:r>
    </w:p>
    <w:p w:rsidR="004E1287" w:rsidRDefault="00020E0D">
      <w:pPr>
        <w:framePr w:w="700" w:h="210" w:hRule="exact" w:wrap="auto" w:vAnchor="page" w:hAnchor="page" w:x="5138" w:y="484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484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трансплантацій від донора-трупа</w:t>
      </w:r>
    </w:p>
    <w:p w:rsidR="004E1287" w:rsidRDefault="00020E0D">
      <w:pPr>
        <w:framePr w:w="1064" w:h="225" w:hRule="exact" w:wrap="auto" w:vAnchor="page" w:hAnchor="page" w:x="5894" w:y="53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3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53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22" w:h="225" w:hRule="exact" w:wrap="auto" w:vAnchor="page" w:hAnchor="page" w:x="8932" w:y="53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2 000,0</w:t>
      </w:r>
    </w:p>
    <w:p w:rsidR="004E1287" w:rsidRDefault="00020E0D">
      <w:pPr>
        <w:framePr w:w="1006" w:h="225" w:hRule="exact" w:wrap="auto" w:vAnchor="page" w:hAnchor="page" w:x="10049" w:y="53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 </w:t>
      </w:r>
    </w:p>
    <w:p w:rsidR="004E1287" w:rsidRDefault="00020E0D">
      <w:pPr>
        <w:framePr w:w="700" w:h="210" w:hRule="exact" w:wrap="auto" w:vAnchor="page" w:hAnchor="page" w:x="5138" w:y="538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38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донорів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гемопоетичних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стовбурових клітин зареєстрованих в ЄДІСТ</w:t>
      </w:r>
    </w:p>
    <w:p w:rsidR="004E1287" w:rsidRDefault="00020E0D">
      <w:pPr>
        <w:framePr w:w="1064" w:h="225" w:hRule="exact" w:wrap="auto" w:vAnchor="page" w:hAnchor="page" w:x="5894" w:y="61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61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61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8932" w:y="61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61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616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616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центрів трансплантації, що надають медичну допомогу із застосуванням трансплантації із використанням анатомічних матеріалів від донора-трупа</w:t>
      </w:r>
    </w:p>
    <w:p w:rsidR="004E1287" w:rsidRDefault="00020E0D">
      <w:pPr>
        <w:framePr w:w="1064" w:h="225" w:hRule="exact" w:wrap="auto" w:vAnchor="page" w:hAnchor="page" w:x="5894" w:y="74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74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74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8932" w:y="74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06" w:h="225" w:hRule="exact" w:wrap="auto" w:vAnchor="page" w:hAnchor="page" w:x="10049" w:y="74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 </w:t>
      </w:r>
    </w:p>
    <w:p w:rsidR="004E1287" w:rsidRDefault="00020E0D">
      <w:pPr>
        <w:framePr w:w="700" w:h="210" w:hRule="exact" w:wrap="auto" w:vAnchor="page" w:hAnchor="page" w:x="5138" w:y="741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74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центрів трансплантації, що надають медичну допомогу із застосуванням трансплантації кісткового мозку від неродинного донора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231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охорони здоров'я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74" style="position:absolute;margin-left:56.65pt;margin-top:174.3pt;width:499.8pt;height:.65pt;z-index:-2514042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75" style="position:absolute;margin-left:56.65pt;margin-top:157.5pt;width:499.8pt;height:.65pt;z-index:-2514032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76" style="position:absolute;margin-left:56.65pt;margin-top:143.5pt;width:499.8pt;height:.65pt;z-index:-25140224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827 088,3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62 991 336,8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63 818 425,1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17 775 819,2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17 116 718,9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659 100,3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922 568,9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922 568,9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922 568,9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922 568,9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57 185 035,1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1 548 160,0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58 733 195,1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240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екології та природних ресурсів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77" style="position:absolute;margin-left:56.65pt;margin-top:174.3pt;width:499.8pt;height:.65pt;z-index:-2514012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78" style="position:absolute;margin-left:56.65pt;margin-top:157.5pt;width:499.8pt;height:.65pt;z-index:-2514001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279" style="position:absolute;margin-left:56.65pt;margin-top:143.5pt;width:499.8pt;height:.65pt;z-index:-25139916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3 578 456,6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4 689 507,5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8 267 964,1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8 999 778,3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5 581 086,7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3 418 691,6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9 430 067,9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5 855 918,6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3 574 149,3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9 744 058,9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6 102 010,7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3 642 048,2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5 507 753,5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3 260 989,8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8 768 743,3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0" style="position:absolute;z-index:-251398144;mso-position-horizontal-relative:page;mso-position-vertical-relative:page" from="54.05pt,637.95pt" to="552.3pt,637.95pt" o:allowincell="f" strokeweight="1pt">
            <w10:wrap anchorx="page" anchory="page"/>
          </v:line>
        </w:pict>
      </w:r>
      <w:r>
        <w:rPr>
          <w:noProof/>
        </w:rPr>
        <w:pict>
          <v:line id="_x0000_s1281" style="position:absolute;z-index:-251397120;mso-position-horizontal-relative:page;mso-position-vertical-relative:page" from="54.05pt,594.85pt" to="552.3pt,594.85pt" o:allowincell="f" strokeweight="1pt">
            <w10:wrap anchorx="page" anchory="page"/>
          </v:line>
        </w:pict>
      </w:r>
      <w:r>
        <w:rPr>
          <w:noProof/>
        </w:rPr>
        <w:pict>
          <v:line id="_x0000_s1282" style="position:absolute;z-index:-251396096;mso-position-horizontal-relative:page;mso-position-vertical-relative:page" from="54.05pt,485.85pt" to="552.3pt,485.85pt" o:allowincell="f" strokeweight="1pt">
            <w10:wrap anchorx="page" anchory="page"/>
          </v:line>
        </w:pict>
      </w:r>
      <w:r>
        <w:rPr>
          <w:noProof/>
        </w:rPr>
        <w:pict>
          <v:line id="_x0000_s1283" style="position:absolute;z-index:-25139507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284" style="position:absolute;z-index:-251394048;mso-position-horizontal-relative:page;mso-position-vertical-relative:page" from="55.95pt,753.25pt" to="552.3pt,753.25pt" o:allowincell="f" strokeweight="1pt">
            <w10:wrap anchorx="page" anchory="page"/>
          </v:line>
        </w:pict>
      </w:r>
      <w:r>
        <w:rPr>
          <w:noProof/>
        </w:rPr>
        <w:pict>
          <v:line id="_x0000_s1285" style="position:absolute;z-index:-251393024;mso-position-horizontal-relative:page;mso-position-vertical-relative:page" from="55.95pt,714.3pt" to="552.3pt,714.3pt" o:allowincell="f" strokeweight="1pt">
            <w10:wrap anchorx="page" anchory="page"/>
          </v:line>
        </w:pict>
      </w:r>
      <w:r>
        <w:rPr>
          <w:noProof/>
        </w:rPr>
        <w:pict>
          <v:line id="_x0000_s1286" style="position:absolute;z-index:-251392000;mso-position-horizontal-relative:page;mso-position-vertical-relative:page" from="55.95pt,663.35pt" to="552.3pt,663.35pt" o:allowincell="f" strokeweight="1pt">
            <w10:wrap anchorx="page" anchory="page"/>
          </v:line>
        </w:pict>
      </w:r>
      <w:r>
        <w:rPr>
          <w:noProof/>
        </w:rPr>
        <w:pict>
          <v:line id="_x0000_s1287" style="position:absolute;z-index:-251390976;mso-position-horizontal-relative:page;mso-position-vertical-relative:page" from="55.95pt,620.25pt" to="552.3pt,620.25pt" o:allowincell="f" strokeweight="1pt">
            <w10:wrap anchorx="page" anchory="page"/>
          </v:line>
        </w:pict>
      </w:r>
      <w:r>
        <w:rPr>
          <w:noProof/>
        </w:rPr>
        <w:pict>
          <v:line id="_x0000_s1288" style="position:absolute;z-index:-251389952;mso-position-horizontal-relative:page;mso-position-vertical-relative:page" from="55.95pt,577.15pt" to="552.3pt,577.15pt" o:allowincell="f" strokeweight="1pt">
            <w10:wrap anchorx="page" anchory="page"/>
          </v:line>
        </w:pict>
      </w:r>
      <w:r>
        <w:rPr>
          <w:noProof/>
        </w:rPr>
        <w:pict>
          <v:line id="_x0000_s1289" style="position:absolute;z-index:-251388928;mso-position-horizontal-relative:page;mso-position-vertical-relative:page" from="55.95pt,550.2pt" to="552.3pt,550.2pt" o:allowincell="f" strokeweight="1pt">
            <w10:wrap anchorx="page" anchory="page"/>
          </v:line>
        </w:pict>
      </w:r>
      <w:r>
        <w:rPr>
          <w:noProof/>
        </w:rPr>
        <w:pict>
          <v:line id="_x0000_s1290" style="position:absolute;z-index:-251387904;mso-position-horizontal-relative:page;mso-position-vertical-relative:page" from="55.95pt,523.25pt" to="552.3pt,523.25pt" o:allowincell="f" strokeweight="1pt">
            <w10:wrap anchorx="page" anchory="page"/>
          </v:line>
        </w:pict>
      </w:r>
      <w:r>
        <w:rPr>
          <w:noProof/>
        </w:rPr>
        <w:pict>
          <v:line id="_x0000_s1291" style="position:absolute;z-index:-251386880;mso-position-horizontal-relative:page;mso-position-vertical-relative:page" from="55.95pt,457.5pt" to="552.3pt,457.5pt" o:allowincell="f" strokeweight="1pt">
            <w10:wrap anchorx="page" anchory="page"/>
          </v:line>
        </w:pict>
      </w:r>
      <w:r>
        <w:rPr>
          <w:noProof/>
        </w:rPr>
        <w:pict>
          <v:line id="_x0000_s1292" style="position:absolute;z-index:-251385856;mso-position-horizontal-relative:page;mso-position-vertical-relative:page" from="55.95pt,433.55pt" to="552.3pt,433.55pt" o:allowincell="f" strokeweight="1pt">
            <w10:wrap anchorx="page" anchory="page"/>
          </v:line>
        </w:pict>
      </w:r>
      <w:r>
        <w:rPr>
          <w:noProof/>
        </w:rPr>
        <w:pict>
          <v:line id="_x0000_s1293" style="position:absolute;z-index:-251384832;mso-position-horizontal-relative:page;mso-position-vertical-relative:page" from="55.95pt,406.6pt" to="552.3pt,406.6pt" o:allowincell="f" strokeweight="1pt">
            <w10:wrap anchorx="page" anchory="page"/>
          </v:line>
        </w:pict>
      </w:r>
      <w:r>
        <w:rPr>
          <w:noProof/>
        </w:rPr>
        <w:pict>
          <v:line id="_x0000_s1294" style="position:absolute;z-index:-251383808;mso-position-horizontal-relative:page;mso-position-vertical-relative:page" from="55.95pt,387.5pt" to="552.3pt,387.5pt" o:allowincell="f" strokeweight="1pt">
            <w10:wrap anchorx="page" anchory="page"/>
          </v:line>
        </w:pict>
      </w:r>
      <w:r>
        <w:rPr>
          <w:noProof/>
        </w:rPr>
        <w:pict>
          <v:line id="_x0000_s1295" style="position:absolute;z-index:-251382784;mso-position-horizontal-relative:page;mso-position-vertical-relative:page" from="55.95pt,368.4pt" to="552.3pt,368.4pt" o:allowincell="f" strokeweight="1pt">
            <w10:wrap anchorx="page" anchory="page"/>
          </v:line>
        </w:pict>
      </w:r>
      <w:r>
        <w:rPr>
          <w:noProof/>
        </w:rPr>
        <w:pict>
          <v:line id="_x0000_s1296" style="position:absolute;z-index:-251381760;mso-position-horizontal-relative:page;mso-position-vertical-relative:page" from="55.95pt,341.45pt" to="552.3pt,341.45pt" o:allowincell="f" strokeweight="1pt">
            <w10:wrap anchorx="page" anchory="page"/>
          </v:line>
        </w:pict>
      </w:r>
      <w:r>
        <w:rPr>
          <w:noProof/>
        </w:rPr>
        <w:pict>
          <v:line id="_x0000_s1297" style="position:absolute;z-index:-251380736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потреб національної економіки власними мінерально-сировинними ресурсами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2 500,0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3 000,0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3 000,0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тис.тонн</w:t>
      </w:r>
      <w:proofErr w:type="spellEnd"/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Прогнозні ресурси умовного палива на перспективних нафтогазових об`єктах</w:t>
      </w:r>
    </w:p>
    <w:p w:rsidR="004E1287" w:rsidRDefault="00020E0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тис.тонн</w:t>
      </w:r>
      <w:proofErr w:type="spellEnd"/>
    </w:p>
    <w:p w:rsidR="004E1287" w:rsidRDefault="00020E0D">
      <w:pPr>
        <w:framePr w:w="3272" w:h="48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Приріст запасів і ресурсів кам'яного вугілля</w:t>
      </w:r>
    </w:p>
    <w:p w:rsidR="004E1287" w:rsidRDefault="00020E0D">
      <w:pPr>
        <w:framePr w:w="1064" w:h="225" w:hRule="exact" w:wrap="auto" w:vAnchor="page" w:hAnchor="page" w:x="5894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06" w:h="225" w:hRule="exact" w:wrap="auto" w:vAnchor="page" w:hAnchor="page" w:x="10049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688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ум.од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688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Приріст запасів і ресурсів кам'яного урану</w:t>
      </w:r>
    </w:p>
    <w:p w:rsidR="004E1287" w:rsidRDefault="00020E0D">
      <w:pPr>
        <w:framePr w:w="1064" w:h="225" w:hRule="exact" w:wrap="auto" w:vAnchor="page" w:hAnchor="page" w:x="5894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22" w:h="225" w:hRule="exact" w:wrap="auto" w:vAnchor="page" w:hAnchor="page" w:x="7980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06" w:h="225" w:hRule="exact" w:wrap="auto" w:vAnchor="page" w:hAnchor="page" w:x="10049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74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ум.од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74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Приріст запасів титану</w:t>
      </w:r>
    </w:p>
    <w:p w:rsidR="004E1287" w:rsidRDefault="00020E0D">
      <w:pPr>
        <w:framePr w:w="1064" w:h="225" w:hRule="exact" w:wrap="auto" w:vAnchor="page" w:hAnchor="page" w:x="5894" w:y="78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78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78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78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78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78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м.куб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78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Приріст запасу скам`янілої сировини</w:t>
      </w:r>
    </w:p>
    <w:p w:rsidR="004E1287" w:rsidRDefault="00020E0D">
      <w:pPr>
        <w:framePr w:w="1064" w:h="225" w:hRule="exact" w:wrap="auto" w:vAnchor="page" w:hAnchor="page" w:x="5894" w:y="81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81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10 000,0</w:t>
      </w:r>
    </w:p>
    <w:p w:rsidR="004E1287" w:rsidRDefault="00020E0D">
      <w:pPr>
        <w:framePr w:w="1022" w:h="225" w:hRule="exact" w:wrap="auto" w:vAnchor="page" w:hAnchor="page" w:x="7980" w:y="81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10 000,0</w:t>
      </w:r>
    </w:p>
    <w:p w:rsidR="004E1287" w:rsidRDefault="00020E0D">
      <w:pPr>
        <w:framePr w:w="1022" w:h="225" w:hRule="exact" w:wrap="auto" w:vAnchor="page" w:hAnchor="page" w:x="8932" w:y="81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</w:t>
      </w:r>
    </w:p>
    <w:p w:rsidR="004E1287" w:rsidRDefault="00020E0D">
      <w:pPr>
        <w:framePr w:w="1006" w:h="225" w:hRule="exact" w:wrap="auto" w:vAnchor="page" w:hAnchor="page" w:x="10049" w:y="81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 </w:t>
      </w:r>
    </w:p>
    <w:p w:rsidR="004E1287" w:rsidRDefault="00020E0D">
      <w:pPr>
        <w:framePr w:w="700" w:h="210" w:hRule="exact" w:wrap="auto" w:vAnchor="page" w:hAnchor="page" w:x="5138" w:y="819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тис.тонн</w:t>
      </w:r>
      <w:proofErr w:type="spellEnd"/>
    </w:p>
    <w:p w:rsidR="004E1287" w:rsidRDefault="00020E0D">
      <w:pPr>
        <w:framePr w:w="3272" w:h="480" w:hRule="exact" w:wrap="auto" w:vAnchor="page" w:hAnchor="page" w:x="1082" w:y="81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Приріст ресурсів та запасів глини (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бентонілові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)</w:t>
      </w:r>
    </w:p>
    <w:p w:rsidR="004E1287" w:rsidRDefault="00020E0D">
      <w:pPr>
        <w:framePr w:w="1064" w:h="225" w:hRule="exact" w:wrap="auto" w:vAnchor="page" w:hAnchor="page" w:x="5894" w:y="87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87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7980" w:y="87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350,0</w:t>
      </w:r>
    </w:p>
    <w:p w:rsidR="004E1287" w:rsidRDefault="00020E0D">
      <w:pPr>
        <w:framePr w:w="1022" w:h="225" w:hRule="exact" w:wrap="auto" w:vAnchor="page" w:hAnchor="page" w:x="8932" w:y="87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400,0</w:t>
      </w:r>
    </w:p>
    <w:p w:rsidR="004E1287" w:rsidRDefault="00020E0D">
      <w:pPr>
        <w:framePr w:w="1006" w:h="225" w:hRule="exact" w:wrap="auto" w:vAnchor="page" w:hAnchor="page" w:x="10049" w:y="87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400,0 </w:t>
      </w:r>
    </w:p>
    <w:p w:rsidR="004E1287" w:rsidRDefault="00020E0D">
      <w:pPr>
        <w:framePr w:w="700" w:h="420" w:hRule="exact" w:wrap="auto" w:vAnchor="page" w:hAnchor="page" w:x="5138" w:y="873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тис. куб. м/рік</w:t>
      </w:r>
    </w:p>
    <w:p w:rsidR="004E1287" w:rsidRDefault="00020E0D">
      <w:pPr>
        <w:framePr w:w="3272" w:h="240" w:hRule="exact" w:wrap="auto" w:vAnchor="page" w:hAnchor="page" w:x="1082" w:y="873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Приріст запасів підземних питних вод</w:t>
      </w:r>
    </w:p>
    <w:p w:rsidR="004E1287" w:rsidRDefault="00020E0D">
      <w:pPr>
        <w:framePr w:w="10104" w:h="480" w:hRule="exact" w:wrap="auto" w:vAnchor="page" w:hAnchor="page" w:x="1082" w:y="923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Покращення стану навколишнього природного середовища та забезпечення раціонального використання природних ресурсів</w:t>
      </w:r>
    </w:p>
    <w:p w:rsidR="004E1287" w:rsidRDefault="00020E0D">
      <w:pPr>
        <w:framePr w:w="1064" w:h="225" w:hRule="exact" w:wrap="auto" w:vAnchor="page" w:hAnchor="page" w:x="5894" w:y="97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36" w:h="225" w:hRule="exact" w:wrap="auto" w:vAnchor="page" w:hAnchor="page" w:x="6958" w:y="97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22" w:h="225" w:hRule="exact" w:wrap="auto" w:vAnchor="page" w:hAnchor="page" w:x="7980" w:y="97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0,8</w:t>
      </w:r>
    </w:p>
    <w:p w:rsidR="004E1287" w:rsidRDefault="00020E0D">
      <w:pPr>
        <w:framePr w:w="1022" w:h="225" w:hRule="exact" w:wrap="auto" w:vAnchor="page" w:hAnchor="page" w:x="8932" w:y="97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0,9</w:t>
      </w:r>
    </w:p>
    <w:p w:rsidR="004E1287" w:rsidRDefault="00020E0D">
      <w:pPr>
        <w:framePr w:w="1006" w:h="225" w:hRule="exact" w:wrap="auto" w:vAnchor="page" w:hAnchor="page" w:x="10049" w:y="97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974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974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земель природно-заповідного фонду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Мінприроди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у загальній площі території України</w:t>
      </w:r>
    </w:p>
    <w:p w:rsidR="004E1287" w:rsidRDefault="00020E0D">
      <w:pPr>
        <w:framePr w:w="1064" w:h="225" w:hRule="exact" w:wrap="auto" w:vAnchor="page" w:hAnchor="page" w:x="5894" w:y="105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175,0</w:t>
      </w:r>
    </w:p>
    <w:p w:rsidR="004E1287" w:rsidRDefault="00020E0D">
      <w:pPr>
        <w:framePr w:w="1036" w:h="225" w:hRule="exact" w:wrap="auto" w:vAnchor="page" w:hAnchor="page" w:x="6958" w:y="105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175,0</w:t>
      </w:r>
    </w:p>
    <w:p w:rsidR="004E1287" w:rsidRDefault="00020E0D">
      <w:pPr>
        <w:framePr w:w="1022" w:h="225" w:hRule="exact" w:wrap="auto" w:vAnchor="page" w:hAnchor="page" w:x="7980" w:y="105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175,0</w:t>
      </w:r>
    </w:p>
    <w:p w:rsidR="004E1287" w:rsidRDefault="00020E0D">
      <w:pPr>
        <w:framePr w:w="1022" w:h="225" w:hRule="exact" w:wrap="auto" w:vAnchor="page" w:hAnchor="page" w:x="8932" w:y="105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175,0</w:t>
      </w:r>
    </w:p>
    <w:p w:rsidR="004E1287" w:rsidRDefault="00020E0D">
      <w:pPr>
        <w:framePr w:w="1006" w:h="225" w:hRule="exact" w:wrap="auto" w:vAnchor="page" w:hAnchor="page" w:x="10049" w:y="105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175,0 </w:t>
      </w:r>
    </w:p>
    <w:p w:rsidR="004E1287" w:rsidRDefault="00020E0D">
      <w:pPr>
        <w:framePr w:w="700" w:h="210" w:hRule="exact" w:wrap="auto" w:vAnchor="page" w:hAnchor="page" w:x="5138" w:y="1052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052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збережених видів тварин, занесених до Червоної книги України</w:t>
      </w:r>
    </w:p>
    <w:p w:rsidR="004E1287" w:rsidRDefault="00020E0D">
      <w:pPr>
        <w:framePr w:w="1064" w:h="225" w:hRule="exact" w:wrap="auto" w:vAnchor="page" w:hAnchor="page" w:x="5894" w:y="110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284,0</w:t>
      </w:r>
    </w:p>
    <w:p w:rsidR="004E1287" w:rsidRDefault="00020E0D">
      <w:pPr>
        <w:framePr w:w="1036" w:h="225" w:hRule="exact" w:wrap="auto" w:vAnchor="page" w:hAnchor="page" w:x="6958" w:y="110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284,0</w:t>
      </w:r>
    </w:p>
    <w:p w:rsidR="004E1287" w:rsidRDefault="00020E0D">
      <w:pPr>
        <w:framePr w:w="1022" w:h="225" w:hRule="exact" w:wrap="auto" w:vAnchor="page" w:hAnchor="page" w:x="7980" w:y="110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284,0</w:t>
      </w:r>
    </w:p>
    <w:p w:rsidR="004E1287" w:rsidRDefault="00020E0D">
      <w:pPr>
        <w:framePr w:w="1022" w:h="225" w:hRule="exact" w:wrap="auto" w:vAnchor="page" w:hAnchor="page" w:x="8932" w:y="110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284,0</w:t>
      </w:r>
    </w:p>
    <w:p w:rsidR="004E1287" w:rsidRDefault="00020E0D">
      <w:pPr>
        <w:framePr w:w="1006" w:h="225" w:hRule="exact" w:wrap="auto" w:vAnchor="page" w:hAnchor="page" w:x="10049" w:y="110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284,0 </w:t>
      </w:r>
    </w:p>
    <w:p w:rsidR="004E1287" w:rsidRDefault="00020E0D">
      <w:pPr>
        <w:framePr w:w="700" w:h="210" w:hRule="exact" w:wrap="auto" w:vAnchor="page" w:hAnchor="page" w:x="5138" w:y="1106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106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збережених видів рослин, занесених до Червоної книги України</w:t>
      </w:r>
    </w:p>
    <w:p w:rsidR="004E1287" w:rsidRDefault="00020E0D">
      <w:pPr>
        <w:framePr w:w="10104" w:h="240" w:hRule="exact" w:wrap="auto" w:vAnchor="page" w:hAnchor="page" w:x="1082" w:y="1163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Зменшення впливу негативних наслідків зміни клімату на навколишнє природне середовище</w:t>
      </w:r>
    </w:p>
    <w:p w:rsidR="004E1287" w:rsidRDefault="00020E0D">
      <w:pPr>
        <w:framePr w:w="1064" w:h="225" w:hRule="exact" w:wrap="auto" w:vAnchor="page" w:hAnchor="page" w:x="5894" w:y="119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18 082,5</w:t>
      </w:r>
    </w:p>
    <w:p w:rsidR="004E1287" w:rsidRDefault="00020E0D">
      <w:pPr>
        <w:framePr w:w="1036" w:h="225" w:hRule="exact" w:wrap="auto" w:vAnchor="page" w:hAnchor="page" w:x="6958" w:y="119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18 082,5</w:t>
      </w:r>
    </w:p>
    <w:p w:rsidR="004E1287" w:rsidRDefault="00020E0D">
      <w:pPr>
        <w:framePr w:w="1022" w:h="225" w:hRule="exact" w:wrap="auto" w:vAnchor="page" w:hAnchor="page" w:x="7980" w:y="119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22 864,6</w:t>
      </w:r>
    </w:p>
    <w:p w:rsidR="004E1287" w:rsidRDefault="00020E0D">
      <w:pPr>
        <w:framePr w:w="1022" w:h="225" w:hRule="exact" w:wrap="auto" w:vAnchor="page" w:hAnchor="page" w:x="8932" w:y="119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22 864,6</w:t>
      </w:r>
    </w:p>
    <w:p w:rsidR="004E1287" w:rsidRDefault="00020E0D">
      <w:pPr>
        <w:framePr w:w="1006" w:h="225" w:hRule="exact" w:wrap="auto" w:vAnchor="page" w:hAnchor="page" w:x="10049" w:y="119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22 864,6 </w:t>
      </w:r>
    </w:p>
    <w:p w:rsidR="004E1287" w:rsidRDefault="00020E0D">
      <w:pPr>
        <w:framePr w:w="700" w:h="210" w:hRule="exact" w:wrap="auto" w:vAnchor="page" w:hAnchor="page" w:x="5138" w:y="1192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тонн</w:t>
      </w:r>
      <w:proofErr w:type="spellEnd"/>
    </w:p>
    <w:p w:rsidR="004E1287" w:rsidRDefault="00020E0D">
      <w:pPr>
        <w:framePr w:w="3272" w:h="480" w:hRule="exact" w:wrap="auto" w:vAnchor="page" w:hAnchor="page" w:x="1082" w:y="1192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Об'єм щорічних скорочень викидів парникових газів (тон СО2)</w:t>
      </w:r>
    </w:p>
    <w:p w:rsidR="004E1287" w:rsidRDefault="00020E0D">
      <w:pPr>
        <w:framePr w:w="10104" w:h="240" w:hRule="exact" w:wrap="auto" w:vAnchor="page" w:hAnchor="page" w:x="1082" w:y="1249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Підвищення рівня екологічної та радіаційної безпеки</w:t>
      </w:r>
    </w:p>
    <w:p w:rsidR="004E1287" w:rsidRDefault="00020E0D">
      <w:pPr>
        <w:framePr w:w="1064" w:h="225" w:hRule="exact" w:wrap="auto" w:vAnchor="page" w:hAnchor="page" w:x="5894" w:y="127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32 899,0</w:t>
      </w:r>
    </w:p>
    <w:p w:rsidR="004E1287" w:rsidRDefault="00020E0D">
      <w:pPr>
        <w:framePr w:w="1036" w:h="225" w:hRule="exact" w:wrap="auto" w:vAnchor="page" w:hAnchor="page" w:x="6958" w:y="127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27 652,0</w:t>
      </w:r>
    </w:p>
    <w:p w:rsidR="004E1287" w:rsidRDefault="00020E0D">
      <w:pPr>
        <w:framePr w:w="1022" w:h="225" w:hRule="exact" w:wrap="auto" w:vAnchor="page" w:hAnchor="page" w:x="7980" w:y="127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27 902,0</w:t>
      </w:r>
    </w:p>
    <w:p w:rsidR="004E1287" w:rsidRDefault="00020E0D">
      <w:pPr>
        <w:framePr w:w="1022" w:h="225" w:hRule="exact" w:wrap="auto" w:vAnchor="page" w:hAnchor="page" w:x="8932" w:y="127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28 671,0</w:t>
      </w:r>
    </w:p>
    <w:p w:rsidR="004E1287" w:rsidRDefault="00020E0D">
      <w:pPr>
        <w:framePr w:w="1006" w:h="225" w:hRule="exact" w:wrap="auto" w:vAnchor="page" w:hAnchor="page" w:x="10049" w:y="127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28 671,0 </w:t>
      </w:r>
    </w:p>
    <w:p w:rsidR="004E1287" w:rsidRDefault="00020E0D">
      <w:pPr>
        <w:framePr w:w="700" w:h="210" w:hRule="exact" w:wrap="auto" w:vAnchor="page" w:hAnchor="page" w:x="5138" w:y="1278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480" w:hRule="exact" w:wrap="auto" w:vAnchor="page" w:hAnchor="page" w:x="1082" w:y="127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 проведених інспекційних перевірок</w:t>
      </w:r>
    </w:p>
    <w:p w:rsidR="004E1287" w:rsidRDefault="00020E0D">
      <w:pPr>
        <w:framePr w:w="1064" w:h="225" w:hRule="exact" w:wrap="auto" w:vAnchor="page" w:hAnchor="page" w:x="5894" w:y="133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36" w:h="225" w:hRule="exact" w:wrap="auto" w:vAnchor="page" w:hAnchor="page" w:x="6958" w:y="133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22" w:h="225" w:hRule="exact" w:wrap="auto" w:vAnchor="page" w:hAnchor="page" w:x="7980" w:y="133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22" w:h="225" w:hRule="exact" w:wrap="auto" w:vAnchor="page" w:hAnchor="page" w:x="8932" w:y="133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06" w:h="225" w:hRule="exact" w:wrap="auto" w:vAnchor="page" w:hAnchor="page" w:x="10049" w:y="133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 </w:t>
      </w:r>
    </w:p>
    <w:p w:rsidR="004E1287" w:rsidRDefault="00020E0D">
      <w:pPr>
        <w:framePr w:w="700" w:h="210" w:hRule="exact" w:wrap="auto" w:vAnchor="page" w:hAnchor="page" w:x="5138" w:y="133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33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випадків призупинення виробничої діяльності в загальній кількості проведених інспекційних перевірок</w:t>
      </w:r>
    </w:p>
    <w:p w:rsidR="004E1287" w:rsidRDefault="00020E0D">
      <w:pPr>
        <w:framePr w:w="1064" w:h="225" w:hRule="exact" w:wrap="auto" w:vAnchor="page" w:hAnchor="page" w:x="5894" w:y="143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82,0</w:t>
      </w:r>
    </w:p>
    <w:p w:rsidR="004E1287" w:rsidRDefault="00020E0D">
      <w:pPr>
        <w:framePr w:w="1036" w:h="225" w:hRule="exact" w:wrap="auto" w:vAnchor="page" w:hAnchor="page" w:x="6958" w:y="143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43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77,0</w:t>
      </w:r>
    </w:p>
    <w:p w:rsidR="004E1287" w:rsidRDefault="00020E0D">
      <w:pPr>
        <w:framePr w:w="1022" w:h="225" w:hRule="exact" w:wrap="auto" w:vAnchor="page" w:hAnchor="page" w:x="8932" w:y="143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72,0</w:t>
      </w:r>
    </w:p>
    <w:p w:rsidR="004E1287" w:rsidRDefault="00020E0D">
      <w:pPr>
        <w:framePr w:w="1006" w:h="225" w:hRule="exact" w:wrap="auto" w:vAnchor="page" w:hAnchor="page" w:x="10049" w:y="143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 </w:t>
      </w:r>
    </w:p>
    <w:p w:rsidR="004E1287" w:rsidRDefault="00020E0D">
      <w:pPr>
        <w:framePr w:w="700" w:h="210" w:hRule="exact" w:wrap="auto" w:vAnchor="page" w:hAnchor="page" w:x="5138" w:y="1434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434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випадків встановлених перевищень нормативів скидів у  загальній кількості перевірених скидів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8" style="position:absolute;left:0;text-align:left;z-index:-251379712;mso-position-horizontal-relative:page;mso-position-vertical-relative:page" from="54.05pt,265.4pt" to="552.3pt,265.4pt" o:allowincell="f" strokeweight="1pt">
            <w10:wrap anchorx="page" anchory="page"/>
          </v:line>
        </w:pict>
      </w:r>
      <w:r>
        <w:rPr>
          <w:noProof/>
        </w:rPr>
        <w:pict>
          <v:line id="_x0000_s1299" style="position:absolute;left:0;text-align:left;z-index:-251378688;mso-position-horizontal-relative:page;mso-position-vertical-relative:page" from="55.95pt,356.7pt" to="552.3pt,356.7pt" o:allowincell="f" strokeweight="1pt">
            <w10:wrap anchorx="page" anchory="page"/>
          </v:line>
        </w:pict>
      </w:r>
      <w:r>
        <w:rPr>
          <w:noProof/>
        </w:rPr>
        <w:pict>
          <v:line id="_x0000_s1300" style="position:absolute;left:0;text-align:left;z-index:-251377664;mso-position-horizontal-relative:page;mso-position-vertical-relative:page" from="55.95pt,317.75pt" to="552.3pt,317.75pt" o:allowincell="f" strokeweight="1pt">
            <w10:wrap anchorx="page" anchory="page"/>
          </v:line>
        </w:pict>
      </w:r>
      <w:r>
        <w:rPr>
          <w:noProof/>
        </w:rPr>
        <w:pict>
          <v:line id="_x0000_s1301" style="position:absolute;left:0;text-align:left;z-index:-251376640;mso-position-horizontal-relative:page;mso-position-vertical-relative:page" from="55.95pt,290.8pt" to="552.3pt,290.8pt" o:allowincell="f" strokeweight="1pt">
            <w10:wrap anchorx="page" anchory="page"/>
          </v:line>
        </w:pict>
      </w:r>
      <w:r>
        <w:rPr>
          <w:noProof/>
        </w:rPr>
        <w:pict>
          <v:line id="_x0000_s1302" style="position:absolute;left:0;text-align:left;z-index:-251375616;mso-position-horizontal-relative:page;mso-position-vertical-relative:page" from="55.95pt,237.05pt" to="552.3pt,237.05pt" o:allowincell="f" strokeweight="1pt">
            <w10:wrap anchorx="page" anchory="page"/>
          </v:line>
        </w:pict>
      </w:r>
      <w:r>
        <w:rPr>
          <w:noProof/>
        </w:rPr>
        <w:pict>
          <v:line id="_x0000_s1303" style="position:absolute;left:0;text-align:left;z-index:-251374592;mso-position-horizontal-relative:page;mso-position-vertical-relative:page" from="55.95pt,198.1pt" to="552.3pt,198.1pt" o:allowincell="f" strokeweight="1pt">
            <w10:wrap anchorx="page" anchory="page"/>
          </v:line>
        </w:pict>
      </w:r>
      <w:r>
        <w:rPr>
          <w:noProof/>
        </w:rPr>
        <w:pict>
          <v:line id="_x0000_s1304" style="position:absolute;left:0;text-align:left;z-index:-251373568;mso-position-horizontal-relative:page;mso-position-vertical-relative:page" from="55.95pt,147.15pt" to="552.3pt,147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28,0</w:t>
      </w:r>
    </w:p>
    <w:p w:rsidR="004E1287" w:rsidRDefault="00020E0D">
      <w:pPr>
        <w:framePr w:w="1036" w:h="225" w:hRule="exact" w:wrap="auto" w:vAnchor="page" w:hAnchor="page" w:x="6958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27,0</w:t>
      </w:r>
    </w:p>
    <w:p w:rsidR="004E1287" w:rsidRDefault="00020E0D">
      <w:pPr>
        <w:framePr w:w="1022" w:h="225" w:hRule="exact" w:wrap="auto" w:vAnchor="page" w:hAnchor="page" w:x="8932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26,0</w:t>
      </w:r>
    </w:p>
    <w:p w:rsidR="004E1287" w:rsidRDefault="00020E0D">
      <w:pPr>
        <w:framePr w:w="1006" w:h="225" w:hRule="exact" w:wrap="auto" w:vAnchor="page" w:hAnchor="page" w:x="10049" w:y="17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 </w:t>
      </w:r>
    </w:p>
    <w:p w:rsidR="004E1287" w:rsidRDefault="00020E0D">
      <w:pPr>
        <w:framePr w:w="700" w:h="210" w:hRule="exact" w:wrap="auto" w:vAnchor="page" w:hAnchor="page" w:x="5138" w:y="174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74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випадків встановлених перевищень нормативів викидів в атмосферне повітря від стаціонарних і пересувних  джерел у загальній кількості перевірених викидів</w:t>
      </w:r>
    </w:p>
    <w:p w:rsidR="004E1287" w:rsidRDefault="00020E0D">
      <w:pPr>
        <w:framePr w:w="1064" w:h="225" w:hRule="exact" w:wrap="auto" w:vAnchor="page" w:hAnchor="page" w:x="5894" w:y="30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72,0</w:t>
      </w:r>
    </w:p>
    <w:p w:rsidR="004E1287" w:rsidRDefault="00020E0D">
      <w:pPr>
        <w:framePr w:w="1036" w:h="225" w:hRule="exact" w:wrap="auto" w:vAnchor="page" w:hAnchor="page" w:x="6958" w:y="30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30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</w:t>
      </w:r>
    </w:p>
    <w:p w:rsidR="004E1287" w:rsidRDefault="00020E0D">
      <w:pPr>
        <w:framePr w:w="1022" w:h="225" w:hRule="exact" w:wrap="auto" w:vAnchor="page" w:hAnchor="page" w:x="8932" w:y="30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62,0</w:t>
      </w:r>
    </w:p>
    <w:p w:rsidR="004E1287" w:rsidRDefault="00020E0D">
      <w:pPr>
        <w:framePr w:w="1006" w:h="225" w:hRule="exact" w:wrap="auto" w:vAnchor="page" w:hAnchor="page" w:x="10049" w:y="30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57,0 </w:t>
      </w:r>
    </w:p>
    <w:p w:rsidR="004E1287" w:rsidRDefault="00020E0D">
      <w:pPr>
        <w:framePr w:w="700" w:h="210" w:hRule="exact" w:wrap="auto" w:vAnchor="page" w:hAnchor="page" w:x="5138" w:y="300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30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випадків  встановлених перевищень нормативів забруднення земель і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грунтів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 у загальній кількості перевірених земель</w:t>
      </w:r>
    </w:p>
    <w:p w:rsidR="004E1287" w:rsidRDefault="00020E0D">
      <w:pPr>
        <w:framePr w:w="1064" w:h="225" w:hRule="exact" w:wrap="auto" w:vAnchor="page" w:hAnchor="page" w:x="5894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11,0</w:t>
      </w:r>
    </w:p>
    <w:p w:rsidR="004E1287" w:rsidRDefault="00020E0D">
      <w:pPr>
        <w:framePr w:w="1036" w:h="225" w:hRule="exact" w:wrap="auto" w:vAnchor="page" w:hAnchor="page" w:x="6958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14,0</w:t>
      </w:r>
    </w:p>
    <w:p w:rsidR="004E1287" w:rsidRDefault="00020E0D">
      <w:pPr>
        <w:framePr w:w="1022" w:h="225" w:hRule="exact" w:wrap="auto" w:vAnchor="page" w:hAnchor="page" w:x="7980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8932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</w:t>
      </w:r>
    </w:p>
    <w:p w:rsidR="004E1287" w:rsidRDefault="00020E0D">
      <w:pPr>
        <w:framePr w:w="1006" w:h="225" w:hRule="exact" w:wrap="auto" w:vAnchor="page" w:hAnchor="page" w:x="10049" w:y="40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24,0 </w:t>
      </w:r>
    </w:p>
    <w:p w:rsidR="004E1287" w:rsidRDefault="00020E0D">
      <w:pPr>
        <w:framePr w:w="700" w:h="210" w:hRule="exact" w:wrap="auto" w:vAnchor="page" w:hAnchor="page" w:x="5138" w:y="402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402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виконання робіт із остаточного закриття та консервації атомних блоків Чорнобильської АЕС</w:t>
      </w:r>
    </w:p>
    <w:p w:rsidR="004E1287" w:rsidRDefault="00020E0D">
      <w:pPr>
        <w:framePr w:w="10104" w:h="480" w:hRule="exact" w:wrap="auto" w:vAnchor="page" w:hAnchor="page" w:x="1082" w:y="48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5. Зниження рівня забруднення вод, поліпшення їх екологічного стану та забезпечення потреб економіки водними ресурсами</w:t>
      </w:r>
    </w:p>
    <w:p w:rsidR="004E1287" w:rsidRDefault="00020E0D">
      <w:pPr>
        <w:framePr w:w="1064" w:h="225" w:hRule="exact" w:wrap="auto" w:vAnchor="page" w:hAnchor="page" w:x="5894" w:y="53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1 965 100,0</w:t>
      </w:r>
    </w:p>
    <w:p w:rsidR="004E1287" w:rsidRDefault="00020E0D">
      <w:pPr>
        <w:framePr w:w="1036" w:h="225" w:hRule="exact" w:wrap="auto" w:vAnchor="page" w:hAnchor="page" w:x="6958" w:y="53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2 000 000,0</w:t>
      </w:r>
    </w:p>
    <w:p w:rsidR="004E1287" w:rsidRDefault="00020E0D">
      <w:pPr>
        <w:framePr w:w="1022" w:h="225" w:hRule="exact" w:wrap="auto" w:vAnchor="page" w:hAnchor="page" w:x="7980" w:y="53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2 000 000,0</w:t>
      </w:r>
    </w:p>
    <w:p w:rsidR="004E1287" w:rsidRDefault="00020E0D">
      <w:pPr>
        <w:framePr w:w="1022" w:h="225" w:hRule="exact" w:wrap="auto" w:vAnchor="page" w:hAnchor="page" w:x="8932" w:y="53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2 000 000,0</w:t>
      </w:r>
    </w:p>
    <w:p w:rsidR="004E1287" w:rsidRDefault="00020E0D">
      <w:pPr>
        <w:framePr w:w="1006" w:h="225" w:hRule="exact" w:wrap="auto" w:vAnchor="page" w:hAnchor="page" w:x="10049" w:y="53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2 000 000,0 </w:t>
      </w:r>
    </w:p>
    <w:p w:rsidR="004E1287" w:rsidRDefault="00020E0D">
      <w:pPr>
        <w:framePr w:w="700" w:h="210" w:hRule="exact" w:wrap="auto" w:vAnchor="page" w:hAnchor="page" w:x="5138" w:y="533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тис.куб.м</w:t>
      </w:r>
      <w:proofErr w:type="spellEnd"/>
    </w:p>
    <w:p w:rsidR="004E1287" w:rsidRDefault="00020E0D">
      <w:pPr>
        <w:framePr w:w="3272" w:h="480" w:hRule="exact" w:wrap="auto" w:vAnchor="page" w:hAnchor="page" w:x="1082" w:y="533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Обсяг води, поданої у маловодні регіоні</w:t>
      </w:r>
    </w:p>
    <w:p w:rsidR="004E1287" w:rsidRDefault="00020E0D">
      <w:pPr>
        <w:framePr w:w="1064" w:h="225" w:hRule="exact" w:wrap="auto" w:vAnchor="page" w:hAnchor="page" w:x="5894" w:y="58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36" w:h="225" w:hRule="exact" w:wrap="auto" w:vAnchor="page" w:hAnchor="page" w:x="6958" w:y="58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1,6</w:t>
      </w:r>
    </w:p>
    <w:p w:rsidR="004E1287" w:rsidRDefault="00020E0D">
      <w:pPr>
        <w:framePr w:w="1022" w:h="225" w:hRule="exact" w:wrap="auto" w:vAnchor="page" w:hAnchor="page" w:x="7980" w:y="58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1,6</w:t>
      </w:r>
    </w:p>
    <w:p w:rsidR="004E1287" w:rsidRDefault="00020E0D">
      <w:pPr>
        <w:framePr w:w="1022" w:h="225" w:hRule="exact" w:wrap="auto" w:vAnchor="page" w:hAnchor="page" w:x="8932" w:y="58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1,6</w:t>
      </w:r>
    </w:p>
    <w:p w:rsidR="004E1287" w:rsidRDefault="00020E0D">
      <w:pPr>
        <w:framePr w:w="1006" w:h="225" w:hRule="exact" w:wrap="auto" w:vAnchor="page" w:hAnchor="page" w:x="10049" w:y="58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1,6 </w:t>
      </w:r>
    </w:p>
    <w:p w:rsidR="004E1287" w:rsidRDefault="00020E0D">
      <w:pPr>
        <w:framePr w:w="700" w:h="210" w:hRule="exact" w:wrap="auto" w:vAnchor="page" w:hAnchor="page" w:x="5138" w:y="587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тис.га</w:t>
      </w:r>
      <w:proofErr w:type="spellEnd"/>
    </w:p>
    <w:p w:rsidR="004E1287" w:rsidRDefault="00020E0D">
      <w:pPr>
        <w:framePr w:w="3272" w:h="480" w:hRule="exact" w:wrap="auto" w:vAnchor="page" w:hAnchor="page" w:x="1082" w:y="58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Збільшення гарантованої площі поливу, на якій відновлено зрошення</w:t>
      </w:r>
    </w:p>
    <w:p w:rsidR="004E1287" w:rsidRDefault="00020E0D">
      <w:pPr>
        <w:framePr w:w="1064" w:h="225" w:hRule="exact" w:wrap="auto" w:vAnchor="page" w:hAnchor="page" w:x="5894" w:y="6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29,0</w:t>
      </w:r>
    </w:p>
    <w:p w:rsidR="004E1287" w:rsidRDefault="00020E0D">
      <w:pPr>
        <w:framePr w:w="1036" w:h="225" w:hRule="exact" w:wrap="auto" w:vAnchor="page" w:hAnchor="page" w:x="6958" w:y="6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6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6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641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641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41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Збільшення населених пунктів, забезпечених централізованим водопостачанням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241</w:t>
      </w:r>
    </w:p>
    <w:p w:rsidR="004E1287" w:rsidRDefault="00020E0D" w:rsidP="00020E0D">
      <w:pPr>
        <w:framePr w:w="8603" w:h="502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екології та природних ресурсів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05" style="position:absolute;margin-left:56.65pt;margin-top:174.3pt;width:499.8pt;height:.65pt;z-index:-2513725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06" style="position:absolute;margin-left:56.65pt;margin-top:157.5pt;width:499.8pt;height:.65pt;z-index:-2513715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07" style="position:absolute;margin-left:56.65pt;margin-top:143.5pt;width:499.8pt;height:.65pt;z-index:-25137049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579 718,9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579 718,9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250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соціальної політики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08" style="position:absolute;margin-left:56.65pt;margin-top:174.3pt;width:499.8pt;height:.65pt;z-index:-2513694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09" style="position:absolute;margin-left:56.65pt;margin-top:157.5pt;width:499.8pt;height:.65pt;z-index:-2513684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10" style="position:absolute;margin-left:56.65pt;margin-top:143.5pt;width:499.8pt;height:.65pt;z-index:-25136742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678 008,8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160 525 734,7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161 203 743,5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239 174 213,0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237 824 832,8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1 349 380,2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233 558 511,2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233 258 429,4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300 081,8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222 115 994,2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221 897 984,6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218 009,6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196 884 845,2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1 749 334,9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198 634 180,1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1" style="position:absolute;z-index:-251366400;mso-position-horizontal-relative:page;mso-position-vertical-relative:page" from="54.05pt,407.15pt" to="552.3pt,407.15pt" o:allowincell="f" strokeweight="1pt">
            <w10:wrap anchorx="page" anchory="page"/>
          </v:line>
        </w:pict>
      </w:r>
      <w:r>
        <w:rPr>
          <w:noProof/>
        </w:rPr>
        <w:pict>
          <v:line id="_x0000_s1312" style="position:absolute;z-index:-25136537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313" style="position:absolute;z-index:-251364352;mso-position-horizontal-relative:page;mso-position-vertical-relative:page" from="55.95pt,750.25pt" to="552.3pt,750.25pt" o:allowincell="f" strokeweight="1pt">
            <w10:wrap anchorx="page" anchory="page"/>
          </v:line>
        </w:pict>
      </w:r>
      <w:r>
        <w:rPr>
          <w:noProof/>
        </w:rPr>
        <w:pict>
          <v:line id="_x0000_s1314" style="position:absolute;z-index:-251363328;mso-position-horizontal-relative:page;mso-position-vertical-relative:page" from="55.95pt,699.3pt" to="552.3pt,699.3pt" o:allowincell="f" strokeweight="1pt">
            <w10:wrap anchorx="page" anchory="page"/>
          </v:line>
        </w:pict>
      </w:r>
      <w:r>
        <w:rPr>
          <w:noProof/>
        </w:rPr>
        <w:pict>
          <v:line id="_x0000_s1315" style="position:absolute;z-index:-251362304;mso-position-horizontal-relative:page;mso-position-vertical-relative:page" from="55.95pt,648.35pt" to="552.3pt,648.35pt" o:allowincell="f" strokeweight="1pt">
            <w10:wrap anchorx="page" anchory="page"/>
          </v:line>
        </w:pict>
      </w:r>
      <w:r>
        <w:rPr>
          <w:noProof/>
        </w:rPr>
        <w:pict>
          <v:line id="_x0000_s1316" style="position:absolute;z-index:-251361280;mso-position-horizontal-relative:page;mso-position-vertical-relative:page" from="55.95pt,597.4pt" to="552.3pt,597.4pt" o:allowincell="f" strokeweight="1pt">
            <w10:wrap anchorx="page" anchory="page"/>
          </v:line>
        </w:pict>
      </w:r>
      <w:r>
        <w:rPr>
          <w:noProof/>
        </w:rPr>
        <w:pict>
          <v:line id="_x0000_s1317" style="position:absolute;z-index:-251360256;mso-position-horizontal-relative:page;mso-position-vertical-relative:page" from="55.95pt,546.45pt" to="552.3pt,546.45pt" o:allowincell="f" strokeweight="1pt">
            <w10:wrap anchorx="page" anchory="page"/>
          </v:line>
        </w:pict>
      </w:r>
      <w:r>
        <w:rPr>
          <w:noProof/>
        </w:rPr>
        <w:pict>
          <v:line id="_x0000_s1318" style="position:absolute;z-index:-251359232;mso-position-horizontal-relative:page;mso-position-vertical-relative:page" from="55.95pt,495.5pt" to="552.3pt,495.5pt" o:allowincell="f" strokeweight="1pt">
            <w10:wrap anchorx="page" anchory="page"/>
          </v:line>
        </w:pict>
      </w:r>
      <w:r>
        <w:rPr>
          <w:noProof/>
        </w:rPr>
        <w:pict>
          <v:line id="_x0000_s1319" style="position:absolute;z-index:-251358208;mso-position-horizontal-relative:page;mso-position-vertical-relative:page" from="55.95pt,444.55pt" to="552.3pt,444.55pt" o:allowincell="f" strokeweight="1pt">
            <w10:wrap anchorx="page" anchory="page"/>
          </v:line>
        </w:pict>
      </w:r>
      <w:r>
        <w:rPr>
          <w:noProof/>
        </w:rPr>
        <w:pict>
          <v:line id="_x0000_s1320" style="position:absolute;z-index:-251357184;mso-position-horizontal-relative:page;mso-position-vertical-relative:page" from="55.95pt,389.45pt" to="552.3pt,389.45pt" o:allowincell="f" strokeweight="1pt">
            <w10:wrap anchorx="page" anchory="page"/>
          </v:line>
        </w:pict>
      </w:r>
      <w:r>
        <w:rPr>
          <w:noProof/>
        </w:rPr>
        <w:pict>
          <v:line id="_x0000_s1321" style="position:absolute;z-index:-251356160;mso-position-horizontal-relative:page;mso-position-vertical-relative:page" from="55.95pt,350.5pt" to="552.3pt,350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Створення справедливої системи пенсійного страхування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34,3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8,7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8,5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7,5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8,6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Підвищення середнього розміру пенсії, призначеної відповідно до Закону України "Про загальнообов`язкове державне пенсійне страхування", у відсотках до попереднього року</w:t>
      </w:r>
    </w:p>
    <w:p w:rsidR="004E1287" w:rsidRDefault="00020E0D">
      <w:pPr>
        <w:framePr w:w="1064" w:h="225" w:hRule="exact" w:wrap="auto" w:vAnchor="page" w:hAnchor="page" w:x="5894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0,9</w:t>
      </w:r>
    </w:p>
    <w:p w:rsidR="004E1287" w:rsidRDefault="00020E0D">
      <w:pPr>
        <w:framePr w:w="1036" w:h="225" w:hRule="exact" w:wrap="auto" w:vAnchor="page" w:hAnchor="page" w:x="6958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22" w:h="225" w:hRule="exact" w:wrap="auto" w:vAnchor="page" w:hAnchor="page" w:x="7980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22" w:h="225" w:hRule="exact" w:wrap="auto" w:vAnchor="page" w:hAnchor="page" w:x="8932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06" w:h="225" w:hRule="exact" w:wrap="auto" w:vAnchor="page" w:hAnchor="page" w:x="10049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707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07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Дефіцит власних коштів Пенсійного фонду України у солідарній системі у відсотках до ВВП</w:t>
      </w:r>
    </w:p>
    <w:p w:rsidR="004E1287" w:rsidRDefault="00020E0D">
      <w:pPr>
        <w:framePr w:w="10104" w:h="240" w:hRule="exact" w:wrap="auto" w:vAnchor="page" w:hAnchor="page" w:x="1082" w:y="787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Забезпечення ефективної державної соціальної підтримки населення</w:t>
      </w:r>
    </w:p>
    <w:p w:rsidR="004E1287" w:rsidRDefault="00020E0D">
      <w:pPr>
        <w:framePr w:w="1064" w:h="225" w:hRule="exact" w:wrap="auto" w:vAnchor="page" w:hAnchor="page" w:x="5894" w:y="81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1 150,4</w:t>
      </w:r>
    </w:p>
    <w:p w:rsidR="004E1287" w:rsidRDefault="00020E0D">
      <w:pPr>
        <w:framePr w:w="1036" w:h="225" w:hRule="exact" w:wrap="auto" w:vAnchor="page" w:hAnchor="page" w:x="6958" w:y="81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1 075,6</w:t>
      </w:r>
    </w:p>
    <w:p w:rsidR="004E1287" w:rsidRDefault="00020E0D">
      <w:pPr>
        <w:framePr w:w="1022" w:h="225" w:hRule="exact" w:wrap="auto" w:vAnchor="page" w:hAnchor="page" w:x="7980" w:y="81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1 075,6</w:t>
      </w:r>
    </w:p>
    <w:p w:rsidR="004E1287" w:rsidRDefault="00020E0D">
      <w:pPr>
        <w:framePr w:w="1022" w:h="225" w:hRule="exact" w:wrap="auto" w:vAnchor="page" w:hAnchor="page" w:x="8932" w:y="81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1 075,6</w:t>
      </w:r>
    </w:p>
    <w:p w:rsidR="004E1287" w:rsidRDefault="00020E0D">
      <w:pPr>
        <w:framePr w:w="1006" w:h="225" w:hRule="exact" w:wrap="auto" w:vAnchor="page" w:hAnchor="page" w:x="10049" w:y="81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1 075,6 </w:t>
      </w:r>
    </w:p>
    <w:p w:rsidR="004E1287" w:rsidRDefault="00020E0D">
      <w:pPr>
        <w:framePr w:w="700" w:h="210" w:hRule="exact" w:wrap="auto" w:vAnchor="page" w:hAnchor="page" w:x="5138" w:y="817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17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одержувачів щорічної разової грошової допомоги до 5 травня</w:t>
      </w:r>
    </w:p>
    <w:p w:rsidR="004E1287" w:rsidRDefault="00020E0D">
      <w:pPr>
        <w:framePr w:w="1064" w:h="225" w:hRule="exact" w:wrap="auto" w:vAnchor="page" w:hAnchor="page" w:x="5894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1 868,2</w:t>
      </w:r>
    </w:p>
    <w:p w:rsidR="004E1287" w:rsidRDefault="00020E0D">
      <w:pPr>
        <w:framePr w:w="1036" w:h="225" w:hRule="exact" w:wrap="auto" w:vAnchor="page" w:hAnchor="page" w:x="6958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1 816,8</w:t>
      </w:r>
    </w:p>
    <w:p w:rsidR="004E1287" w:rsidRDefault="00020E0D">
      <w:pPr>
        <w:framePr w:w="1022" w:h="225" w:hRule="exact" w:wrap="auto" w:vAnchor="page" w:hAnchor="page" w:x="7980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1 771,4</w:t>
      </w:r>
    </w:p>
    <w:p w:rsidR="004E1287" w:rsidRDefault="00020E0D">
      <w:pPr>
        <w:framePr w:w="1022" w:h="225" w:hRule="exact" w:wrap="auto" w:vAnchor="page" w:hAnchor="page" w:x="8932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1 727,1</w:t>
      </w:r>
    </w:p>
    <w:p w:rsidR="004E1287" w:rsidRDefault="00020E0D">
      <w:pPr>
        <w:framePr w:w="1006" w:h="225" w:hRule="exact" w:wrap="auto" w:vAnchor="page" w:hAnchor="page" w:x="10049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1 684,0 </w:t>
      </w:r>
    </w:p>
    <w:p w:rsidR="004E1287" w:rsidRDefault="00020E0D">
      <w:pPr>
        <w:framePr w:w="700" w:h="210" w:hRule="exact" w:wrap="auto" w:vAnchor="page" w:hAnchor="page" w:x="5138" w:y="895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895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громадян, постраждалих внаслідок Чорнобильської катастрофи, які отримують пільги, компенсації та допомоги</w:t>
      </w:r>
    </w:p>
    <w:p w:rsidR="004E1287" w:rsidRDefault="00020E0D">
      <w:pPr>
        <w:framePr w:w="1064" w:h="225" w:hRule="exact" w:wrap="auto" w:vAnchor="page" w:hAnchor="page" w:x="5894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165 710,0</w:t>
      </w:r>
    </w:p>
    <w:p w:rsidR="004E1287" w:rsidRDefault="00020E0D">
      <w:pPr>
        <w:framePr w:w="1036" w:h="225" w:hRule="exact" w:wrap="auto" w:vAnchor="page" w:hAnchor="page" w:x="6958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165 710,0</w:t>
      </w:r>
    </w:p>
    <w:p w:rsidR="004E1287" w:rsidRDefault="00020E0D">
      <w:pPr>
        <w:framePr w:w="1022" w:h="225" w:hRule="exact" w:wrap="auto" w:vAnchor="page" w:hAnchor="page" w:x="7980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167 300,0</w:t>
      </w:r>
    </w:p>
    <w:p w:rsidR="004E1287" w:rsidRDefault="00020E0D">
      <w:pPr>
        <w:framePr w:w="1022" w:h="225" w:hRule="exact" w:wrap="auto" w:vAnchor="page" w:hAnchor="page" w:x="8932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167 300,0</w:t>
      </w:r>
    </w:p>
    <w:p w:rsidR="004E1287" w:rsidRDefault="00020E0D">
      <w:pPr>
        <w:framePr w:w="1006" w:h="225" w:hRule="exact" w:wrap="auto" w:vAnchor="page" w:hAnchor="page" w:x="10049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167 300,0 </w:t>
      </w:r>
    </w:p>
    <w:p w:rsidR="004E1287" w:rsidRDefault="00020E0D">
      <w:pPr>
        <w:framePr w:w="700" w:h="210" w:hRule="exact" w:wrap="auto" w:vAnchor="page" w:hAnchor="page" w:x="5138" w:y="997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997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сімей внутрішньо переміщених осіб, які отримали щомісячну адресну допомогу для покриття витрат на проживання</w:t>
      </w:r>
    </w:p>
    <w:p w:rsidR="004E1287" w:rsidRDefault="00020E0D">
      <w:pPr>
        <w:framePr w:w="1064" w:h="225" w:hRule="exact" w:wrap="auto" w:vAnchor="page" w:hAnchor="page" w:x="5894" w:y="109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19 010,0</w:t>
      </w:r>
    </w:p>
    <w:p w:rsidR="004E1287" w:rsidRDefault="00020E0D">
      <w:pPr>
        <w:framePr w:w="1036" w:h="225" w:hRule="exact" w:wrap="auto" w:vAnchor="page" w:hAnchor="page" w:x="6958" w:y="109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25 206,0</w:t>
      </w:r>
    </w:p>
    <w:p w:rsidR="004E1287" w:rsidRDefault="00020E0D">
      <w:pPr>
        <w:framePr w:w="1022" w:h="225" w:hRule="exact" w:wrap="auto" w:vAnchor="page" w:hAnchor="page" w:x="7980" w:y="109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25 206,0</w:t>
      </w:r>
    </w:p>
    <w:p w:rsidR="004E1287" w:rsidRDefault="00020E0D">
      <w:pPr>
        <w:framePr w:w="1022" w:h="225" w:hRule="exact" w:wrap="auto" w:vAnchor="page" w:hAnchor="page" w:x="8932" w:y="109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25 206,0</w:t>
      </w:r>
    </w:p>
    <w:p w:rsidR="004E1287" w:rsidRDefault="00020E0D">
      <w:pPr>
        <w:framePr w:w="1006" w:h="225" w:hRule="exact" w:wrap="auto" w:vAnchor="page" w:hAnchor="page" w:x="10049" w:y="109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25 206,0 </w:t>
      </w:r>
    </w:p>
    <w:p w:rsidR="004E1287" w:rsidRDefault="00020E0D">
      <w:pPr>
        <w:framePr w:w="700" w:h="210" w:hRule="exact" w:wrap="auto" w:vAnchor="page" w:hAnchor="page" w:x="5138" w:y="1098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098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військовослужбовців, звільнених з військової строкової служби та які отримали матеріальну допомогу</w:t>
      </w:r>
    </w:p>
    <w:p w:rsidR="004E1287" w:rsidRDefault="00020E0D">
      <w:pPr>
        <w:framePr w:w="1064" w:h="225" w:hRule="exact" w:wrap="auto" w:vAnchor="page" w:hAnchor="page" w:x="5894" w:y="120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4 914,0</w:t>
      </w:r>
    </w:p>
    <w:p w:rsidR="004E1287" w:rsidRDefault="00020E0D">
      <w:pPr>
        <w:framePr w:w="1036" w:h="225" w:hRule="exact" w:wrap="auto" w:vAnchor="page" w:hAnchor="page" w:x="6958" w:y="120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3 804,0</w:t>
      </w:r>
    </w:p>
    <w:p w:rsidR="004E1287" w:rsidRDefault="00020E0D">
      <w:pPr>
        <w:framePr w:w="1022" w:h="225" w:hRule="exact" w:wrap="auto" w:vAnchor="page" w:hAnchor="page" w:x="7980" w:y="120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3 202,0</w:t>
      </w:r>
    </w:p>
    <w:p w:rsidR="004E1287" w:rsidRDefault="00020E0D">
      <w:pPr>
        <w:framePr w:w="1022" w:h="225" w:hRule="exact" w:wrap="auto" w:vAnchor="page" w:hAnchor="page" w:x="8932" w:y="120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2 702,0</w:t>
      </w:r>
    </w:p>
    <w:p w:rsidR="004E1287" w:rsidRDefault="00020E0D">
      <w:pPr>
        <w:framePr w:w="1006" w:h="225" w:hRule="exact" w:wrap="auto" w:vAnchor="page" w:hAnchor="page" w:x="10049" w:y="120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2 702,0 </w:t>
      </w:r>
    </w:p>
    <w:p w:rsidR="004E1287" w:rsidRDefault="00020E0D">
      <w:pPr>
        <w:framePr w:w="700" w:h="210" w:hRule="exact" w:wrap="auto" w:vAnchor="page" w:hAnchor="page" w:x="5138" w:y="1200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200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постраждалих учасників Революції Гідності та учасників АТО/ООС, які отримали послуги з соціальної та професійної адаптації</w:t>
      </w:r>
    </w:p>
    <w:p w:rsidR="004E1287" w:rsidRDefault="00020E0D">
      <w:pPr>
        <w:framePr w:w="1064" w:h="225" w:hRule="exact" w:wrap="auto" w:vAnchor="page" w:hAnchor="page" w:x="5894" w:y="130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6 309,0</w:t>
      </w:r>
    </w:p>
    <w:p w:rsidR="004E1287" w:rsidRDefault="00020E0D">
      <w:pPr>
        <w:framePr w:w="1036" w:h="225" w:hRule="exact" w:wrap="auto" w:vAnchor="page" w:hAnchor="page" w:x="6958" w:y="130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5 845,0</w:t>
      </w:r>
    </w:p>
    <w:p w:rsidR="004E1287" w:rsidRDefault="00020E0D">
      <w:pPr>
        <w:framePr w:w="1022" w:h="225" w:hRule="exact" w:wrap="auto" w:vAnchor="page" w:hAnchor="page" w:x="7980" w:y="130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5 447,0</w:t>
      </w:r>
    </w:p>
    <w:p w:rsidR="004E1287" w:rsidRDefault="00020E0D">
      <w:pPr>
        <w:framePr w:w="1022" w:h="225" w:hRule="exact" w:wrap="auto" w:vAnchor="page" w:hAnchor="page" w:x="8932" w:y="130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5 188,0</w:t>
      </w:r>
    </w:p>
    <w:p w:rsidR="004E1287" w:rsidRDefault="00020E0D">
      <w:pPr>
        <w:framePr w:w="1006" w:h="225" w:hRule="exact" w:wrap="auto" w:vAnchor="page" w:hAnchor="page" w:x="10049" w:y="130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5 188,0 </w:t>
      </w:r>
    </w:p>
    <w:p w:rsidR="004E1287" w:rsidRDefault="00020E0D">
      <w:pPr>
        <w:framePr w:w="700" w:h="210" w:hRule="exact" w:wrap="auto" w:vAnchor="page" w:hAnchor="page" w:x="5138" w:y="130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30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Кількіcть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постраждалих учасників Революції Гідності та учасників АТО/ООС, які отримали послуги із санаторно-курортного лікування</w:t>
      </w:r>
    </w:p>
    <w:p w:rsidR="004E1287" w:rsidRDefault="00020E0D">
      <w:pPr>
        <w:framePr w:w="1064" w:h="225" w:hRule="exact" w:wrap="auto" w:vAnchor="page" w:hAnchor="page" w:x="5894" w:y="140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2 704,0</w:t>
      </w:r>
    </w:p>
    <w:p w:rsidR="004E1287" w:rsidRDefault="00020E0D">
      <w:pPr>
        <w:framePr w:w="1036" w:h="225" w:hRule="exact" w:wrap="auto" w:vAnchor="page" w:hAnchor="page" w:x="6958" w:y="140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1 920,0</w:t>
      </w:r>
    </w:p>
    <w:p w:rsidR="004E1287" w:rsidRDefault="00020E0D">
      <w:pPr>
        <w:framePr w:w="1022" w:h="225" w:hRule="exact" w:wrap="auto" w:vAnchor="page" w:hAnchor="page" w:x="7980" w:y="140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1 817,0</w:t>
      </w:r>
    </w:p>
    <w:p w:rsidR="004E1287" w:rsidRDefault="00020E0D">
      <w:pPr>
        <w:framePr w:w="1022" w:h="225" w:hRule="exact" w:wrap="auto" w:vAnchor="page" w:hAnchor="page" w:x="8932" w:y="140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1 731,0</w:t>
      </w:r>
    </w:p>
    <w:p w:rsidR="004E1287" w:rsidRDefault="00020E0D">
      <w:pPr>
        <w:framePr w:w="1006" w:h="225" w:hRule="exact" w:wrap="auto" w:vAnchor="page" w:hAnchor="page" w:x="10049" w:y="140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1 731,0 </w:t>
      </w:r>
    </w:p>
    <w:p w:rsidR="004E1287" w:rsidRDefault="00020E0D">
      <w:pPr>
        <w:framePr w:w="700" w:h="210" w:hRule="exact" w:wrap="auto" w:vAnchor="page" w:hAnchor="page" w:x="5138" w:y="1404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404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постраждалих учасників Революції Гідності та учасників АТО/ООС, які взяли участь у заходах з психологічної реабілітації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2" style="position:absolute;left:0;text-align:left;z-index:-251355136;mso-position-horizontal-relative:page;mso-position-vertical-relative:page" from="54.05pt,190.4pt" to="552.3pt,190.4pt" o:allowincell="f" strokeweight="1pt">
            <w10:wrap anchorx="page" anchory="page"/>
          </v:line>
        </w:pict>
      </w:r>
      <w:r>
        <w:rPr>
          <w:noProof/>
        </w:rPr>
        <w:pict>
          <v:line id="_x0000_s1323" style="position:absolute;left:0;text-align:left;z-index:-251354112;mso-position-horizontal-relative:page;mso-position-vertical-relative:page" from="55.95pt,446.55pt" to="552.3pt,446.55pt" o:allowincell="f" strokeweight="1pt">
            <w10:wrap anchorx="page" anchory="page"/>
          </v:line>
        </w:pict>
      </w:r>
      <w:r>
        <w:rPr>
          <w:noProof/>
        </w:rPr>
        <w:pict>
          <v:line id="_x0000_s1324" style="position:absolute;left:0;text-align:left;z-index:-251353088;mso-position-horizontal-relative:page;mso-position-vertical-relative:page" from="55.95pt,407.6pt" to="552.3pt,407.6pt" o:allowincell="f" strokeweight="1pt">
            <w10:wrap anchorx="page" anchory="page"/>
          </v:line>
        </w:pict>
      </w:r>
      <w:r>
        <w:rPr>
          <w:noProof/>
        </w:rPr>
        <w:pict>
          <v:line id="_x0000_s1325" style="position:absolute;left:0;text-align:left;z-index:-251352064;mso-position-horizontal-relative:page;mso-position-vertical-relative:page" from="55.95pt,380.65pt" to="552.3pt,380.65pt" o:allowincell="f" strokeweight="1pt">
            <w10:wrap anchorx="page" anchory="page"/>
          </v:line>
        </w:pict>
      </w:r>
      <w:r>
        <w:rPr>
          <w:noProof/>
        </w:rPr>
        <w:pict>
          <v:line id="_x0000_s1326" style="position:absolute;left:0;text-align:left;z-index:-251351040;mso-position-horizontal-relative:page;mso-position-vertical-relative:page" from="55.95pt,329.7pt" to="552.3pt,329.7pt" o:allowincell="f" strokeweight="1pt">
            <w10:wrap anchorx="page" anchory="page"/>
          </v:line>
        </w:pict>
      </w:r>
      <w:r>
        <w:rPr>
          <w:noProof/>
        </w:rPr>
        <w:pict>
          <v:line id="_x0000_s1327" style="position:absolute;left:0;text-align:left;z-index:-251350016;mso-position-horizontal-relative:page;mso-position-vertical-relative:page" from="55.95pt,266.75pt" to="552.3pt,266.75pt" o:allowincell="f" strokeweight="1pt">
            <w10:wrap anchorx="page" anchory="page"/>
          </v:line>
        </w:pict>
      </w:r>
      <w:r>
        <w:rPr>
          <w:noProof/>
        </w:rPr>
        <w:pict>
          <v:line id="_x0000_s1328" style="position:absolute;left:0;text-align:left;z-index:-251348992;mso-position-horizontal-relative:page;mso-position-vertical-relative:page" from="55.95pt,215.8pt" to="552.3pt,215.8pt" o:allowincell="f" strokeweight="1pt">
            <w10:wrap anchorx="page" anchory="page"/>
          </v:line>
        </w:pict>
      </w:r>
      <w:r>
        <w:rPr>
          <w:noProof/>
        </w:rPr>
        <w:pict>
          <v:line id="_x0000_s1329" style="position:absolute;left:0;text-align:left;z-index:-251347968;mso-position-horizontal-relative:page;mso-position-vertical-relative:page" from="55.95pt,172.7pt" to="552.3pt,172.7pt" o:allowincell="f" strokeweight="1pt">
            <w10:wrap anchorx="page" anchory="page"/>
          </v:line>
        </w:pict>
      </w:r>
      <w:r>
        <w:rPr>
          <w:noProof/>
        </w:rPr>
        <w:pict>
          <v:line id="_x0000_s1330" style="position:absolute;left:0;text-align:left;z-index:-251346944;mso-position-horizontal-relative:page;mso-position-vertical-relative:page" from="55.95pt,121.75pt" to="552.3pt,121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315 502,0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314 414,0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283 987,0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283 008,0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282 031,0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сімей-одержувачів державної соціальної допомоги малозабезпеченим сім'ям</w:t>
      </w:r>
    </w:p>
    <w:p w:rsidR="004E1287" w:rsidRDefault="00020E0D">
      <w:pPr>
        <w:framePr w:w="1064" w:h="225" w:hRule="exact" w:wrap="auto" w:vAnchor="page" w:hAnchor="page" w:x="5894" w:y="24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428 363,0</w:t>
      </w:r>
    </w:p>
    <w:p w:rsidR="004E1287" w:rsidRDefault="00020E0D">
      <w:pPr>
        <w:framePr w:w="1036" w:h="225" w:hRule="exact" w:wrap="auto" w:vAnchor="page" w:hAnchor="page" w:x="6958" w:y="24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431 411,0</w:t>
      </w:r>
    </w:p>
    <w:p w:rsidR="004E1287" w:rsidRDefault="00020E0D">
      <w:pPr>
        <w:framePr w:w="1022" w:h="225" w:hRule="exact" w:wrap="auto" w:vAnchor="page" w:hAnchor="page" w:x="7980" w:y="24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444 639,0</w:t>
      </w:r>
    </w:p>
    <w:p w:rsidR="004E1287" w:rsidRDefault="00020E0D">
      <w:pPr>
        <w:framePr w:w="1022" w:h="225" w:hRule="exact" w:wrap="auto" w:vAnchor="page" w:hAnchor="page" w:x="8932" w:y="24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457 053,0</w:t>
      </w:r>
    </w:p>
    <w:p w:rsidR="004E1287" w:rsidRDefault="00020E0D">
      <w:pPr>
        <w:framePr w:w="1006" w:h="225" w:hRule="exact" w:wrap="auto" w:vAnchor="page" w:hAnchor="page" w:x="10049" w:y="24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469 811,0 </w:t>
      </w:r>
    </w:p>
    <w:p w:rsidR="004E1287" w:rsidRDefault="00020E0D">
      <w:pPr>
        <w:framePr w:w="700" w:h="210" w:hRule="exact" w:wrap="auto" w:vAnchor="page" w:hAnchor="page" w:x="5138" w:y="249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тис.осіб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249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одержувачів державної соціальної допомоги особам з інвалідністю з дитинства та дітям з інвалідністю</w:t>
      </w:r>
    </w:p>
    <w:p w:rsidR="004E1287" w:rsidRDefault="00020E0D">
      <w:pPr>
        <w:framePr w:w="10104" w:h="240" w:hRule="exact" w:wrap="auto" w:vAnchor="page" w:hAnchor="page" w:x="1082" w:y="354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Забезпечення захисту прав дітей</w:t>
      </w:r>
    </w:p>
    <w:p w:rsidR="004E1287" w:rsidRDefault="00020E0D">
      <w:pPr>
        <w:framePr w:w="1064" w:h="225" w:hRule="exact" w:wrap="auto" w:vAnchor="page" w:hAnchor="page" w:x="5894" w:y="38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393</w:t>
      </w:r>
    </w:p>
    <w:p w:rsidR="004E1287" w:rsidRDefault="00020E0D">
      <w:pPr>
        <w:framePr w:w="1036" w:h="225" w:hRule="exact" w:wrap="auto" w:vAnchor="page" w:hAnchor="page" w:x="6958" w:y="38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6 468</w:t>
      </w:r>
    </w:p>
    <w:p w:rsidR="004E1287" w:rsidRDefault="00020E0D">
      <w:pPr>
        <w:framePr w:w="1022" w:h="225" w:hRule="exact" w:wrap="auto" w:vAnchor="page" w:hAnchor="page" w:x="7980" w:y="38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801</w:t>
      </w:r>
    </w:p>
    <w:p w:rsidR="004E1287" w:rsidRDefault="00020E0D">
      <w:pPr>
        <w:framePr w:w="1022" w:h="225" w:hRule="exact" w:wrap="auto" w:vAnchor="page" w:hAnchor="page" w:x="8932" w:y="38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762</w:t>
      </w:r>
    </w:p>
    <w:p w:rsidR="004E1287" w:rsidRDefault="00020E0D">
      <w:pPr>
        <w:framePr w:w="1006" w:h="225" w:hRule="exact" w:wrap="auto" w:vAnchor="page" w:hAnchor="page" w:x="10049" w:y="383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762 </w:t>
      </w:r>
    </w:p>
    <w:p w:rsidR="004E1287" w:rsidRDefault="00020E0D">
      <w:pPr>
        <w:framePr w:w="700" w:h="210" w:hRule="exact" w:wrap="auto" w:vAnchor="page" w:hAnchor="page" w:x="5138" w:y="383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480" w:hRule="exact" w:wrap="auto" w:vAnchor="page" w:hAnchor="page" w:x="1082" w:y="383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дітей з інвалідністю, щодо яких проведено реабілітаційні заходи</w:t>
      </w:r>
    </w:p>
    <w:p w:rsidR="004E1287" w:rsidRDefault="00020E0D">
      <w:pPr>
        <w:framePr w:w="1064" w:h="225" w:hRule="exact" w:wrap="auto" w:vAnchor="page" w:hAnchor="page" w:x="5894" w:y="43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1 095</w:t>
      </w:r>
    </w:p>
    <w:p w:rsidR="004E1287" w:rsidRDefault="00020E0D">
      <w:pPr>
        <w:framePr w:w="1036" w:h="225" w:hRule="exact" w:wrap="auto" w:vAnchor="page" w:hAnchor="page" w:x="6958" w:y="43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</w:t>
      </w:r>
    </w:p>
    <w:p w:rsidR="004E1287" w:rsidRDefault="00020E0D">
      <w:pPr>
        <w:framePr w:w="1022" w:h="225" w:hRule="exact" w:wrap="auto" w:vAnchor="page" w:hAnchor="page" w:x="7980" w:y="43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</w:t>
      </w:r>
    </w:p>
    <w:p w:rsidR="004E1287" w:rsidRDefault="00020E0D">
      <w:pPr>
        <w:framePr w:w="1022" w:h="225" w:hRule="exact" w:wrap="auto" w:vAnchor="page" w:hAnchor="page" w:x="8932" w:y="43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</w:t>
      </w:r>
    </w:p>
    <w:p w:rsidR="004E1287" w:rsidRDefault="00020E0D">
      <w:pPr>
        <w:framePr w:w="1006" w:h="225" w:hRule="exact" w:wrap="auto" w:vAnchor="page" w:hAnchor="page" w:x="10049" w:y="43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 </w:t>
      </w:r>
    </w:p>
    <w:p w:rsidR="004E1287" w:rsidRDefault="00020E0D">
      <w:pPr>
        <w:framePr w:w="700" w:h="210" w:hRule="exact" w:wrap="auto" w:vAnchor="page" w:hAnchor="page" w:x="5138" w:y="437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960" w:hRule="exact" w:wrap="auto" w:vAnchor="page" w:hAnchor="page" w:x="1082" w:y="43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дітей з інвалідністю, яким проведено реабілітаційні заходи із наданням протезно-ортопедичної допомоги за сучасними технологіями</w:t>
      </w:r>
    </w:p>
    <w:p w:rsidR="004E1287" w:rsidRDefault="00020E0D">
      <w:pPr>
        <w:framePr w:w="1064" w:h="225" w:hRule="exact" w:wrap="auto" w:vAnchor="page" w:hAnchor="page" w:x="5894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</w:t>
      </w:r>
    </w:p>
    <w:p w:rsidR="004E1287" w:rsidRDefault="00020E0D">
      <w:pPr>
        <w:framePr w:w="1036" w:h="225" w:hRule="exact" w:wrap="auto" w:vAnchor="page" w:hAnchor="page" w:x="6958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</w:t>
      </w:r>
    </w:p>
    <w:p w:rsidR="004E1287" w:rsidRDefault="00020E0D">
      <w:pPr>
        <w:framePr w:w="1022" w:h="225" w:hRule="exact" w:wrap="auto" w:vAnchor="page" w:hAnchor="page" w:x="7980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</w:t>
      </w:r>
    </w:p>
    <w:p w:rsidR="004E1287" w:rsidRDefault="00020E0D">
      <w:pPr>
        <w:framePr w:w="1022" w:h="225" w:hRule="exact" w:wrap="auto" w:vAnchor="page" w:hAnchor="page" w:x="8932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</w:t>
      </w:r>
    </w:p>
    <w:p w:rsidR="004E1287" w:rsidRDefault="00020E0D">
      <w:pPr>
        <w:framePr w:w="1006" w:h="225" w:hRule="exact" w:wrap="auto" w:vAnchor="page" w:hAnchor="page" w:x="10049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</w:t>
      </w:r>
    </w:p>
    <w:p w:rsidR="004E1287" w:rsidRDefault="00020E0D">
      <w:pPr>
        <w:framePr w:w="700" w:h="210" w:hRule="exact" w:wrap="auto" w:vAnchor="page" w:hAnchor="page" w:x="5138" w:y="539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1200" w:hRule="exact" w:wrap="auto" w:vAnchor="page" w:hAnchor="page" w:x="1082" w:y="539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путівок до ДП "Молода гвардія" та ДП "Артек, придбаних для оздоровлення та відпочинку дітей, які потребують особливої уваги та підтримки</w:t>
      </w:r>
    </w:p>
    <w:p w:rsidR="004E1287" w:rsidRDefault="00020E0D">
      <w:pPr>
        <w:framePr w:w="1064" w:h="225" w:hRule="exact" w:wrap="auto" w:vAnchor="page" w:hAnchor="page" w:x="5894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13 943</w:t>
      </w:r>
    </w:p>
    <w:p w:rsidR="004E1287" w:rsidRDefault="00020E0D">
      <w:pPr>
        <w:framePr w:w="1036" w:h="225" w:hRule="exact" w:wrap="auto" w:vAnchor="page" w:hAnchor="page" w:x="6958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15 467</w:t>
      </w:r>
    </w:p>
    <w:p w:rsidR="004E1287" w:rsidRDefault="00020E0D">
      <w:pPr>
        <w:framePr w:w="1022" w:h="225" w:hRule="exact" w:wrap="auto" w:vAnchor="page" w:hAnchor="page" w:x="7980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15 467</w:t>
      </w:r>
    </w:p>
    <w:p w:rsidR="004E1287" w:rsidRDefault="00020E0D">
      <w:pPr>
        <w:framePr w:w="1022" w:h="225" w:hRule="exact" w:wrap="auto" w:vAnchor="page" w:hAnchor="page" w:x="8932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15 467</w:t>
      </w:r>
    </w:p>
    <w:p w:rsidR="004E1287" w:rsidRDefault="00020E0D">
      <w:pPr>
        <w:framePr w:w="1006" w:h="225" w:hRule="exact" w:wrap="auto" w:vAnchor="page" w:hAnchor="page" w:x="10049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15 467 </w:t>
      </w:r>
    </w:p>
    <w:p w:rsidR="004E1287" w:rsidRDefault="00020E0D">
      <w:pPr>
        <w:framePr w:w="700" w:h="210" w:hRule="exact" w:wrap="auto" w:vAnchor="page" w:hAnchor="page" w:x="5138" w:y="665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960" w:hRule="exact" w:wrap="auto" w:vAnchor="page" w:hAnchor="page" w:x="1082" w:y="665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дітей-сиріт та дітей, позбавлених батьківського піклування, які виховуються у дитячих будинках сімейного типу та прийомних сім'ях</w:t>
      </w:r>
    </w:p>
    <w:p w:rsidR="004E1287" w:rsidRDefault="00020E0D">
      <w:pPr>
        <w:framePr w:w="1064" w:h="225" w:hRule="exact" w:wrap="auto" w:vAnchor="page" w:hAnchor="page" w:x="5894" w:y="7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204</w:t>
      </w:r>
    </w:p>
    <w:p w:rsidR="004E1287" w:rsidRDefault="00020E0D">
      <w:pPr>
        <w:framePr w:w="1036" w:h="225" w:hRule="exact" w:wrap="auto" w:vAnchor="page" w:hAnchor="page" w:x="6958" w:y="7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581</w:t>
      </w:r>
    </w:p>
    <w:p w:rsidR="004E1287" w:rsidRDefault="00020E0D">
      <w:pPr>
        <w:framePr w:w="1022" w:h="225" w:hRule="exact" w:wrap="auto" w:vAnchor="page" w:hAnchor="page" w:x="7980" w:y="7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581</w:t>
      </w:r>
    </w:p>
    <w:p w:rsidR="004E1287" w:rsidRDefault="00020E0D">
      <w:pPr>
        <w:framePr w:w="1022" w:h="225" w:hRule="exact" w:wrap="auto" w:vAnchor="page" w:hAnchor="page" w:x="8932" w:y="7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581</w:t>
      </w:r>
    </w:p>
    <w:p w:rsidR="004E1287" w:rsidRDefault="00020E0D">
      <w:pPr>
        <w:framePr w:w="1006" w:h="225" w:hRule="exact" w:wrap="auto" w:vAnchor="page" w:hAnchor="page" w:x="10049" w:y="7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581 </w:t>
      </w:r>
    </w:p>
    <w:p w:rsidR="004E1287" w:rsidRDefault="00020E0D">
      <w:pPr>
        <w:framePr w:w="700" w:h="210" w:hRule="exact" w:wrap="auto" w:vAnchor="page" w:hAnchor="page" w:x="5138" w:y="767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480" w:hRule="exact" w:wrap="auto" w:vAnchor="page" w:hAnchor="page" w:x="1082" w:y="767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дітей, які перебувають в сім'ях патронатного вихователя</w:t>
      </w:r>
    </w:p>
    <w:p w:rsidR="004E1287" w:rsidRDefault="00020E0D">
      <w:pPr>
        <w:framePr w:w="1064" w:h="225" w:hRule="exact" w:wrap="auto" w:vAnchor="page" w:hAnchor="page" w:x="5894" w:y="8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924</w:t>
      </w:r>
    </w:p>
    <w:p w:rsidR="004E1287" w:rsidRDefault="00020E0D">
      <w:pPr>
        <w:framePr w:w="1036" w:h="225" w:hRule="exact" w:wrap="auto" w:vAnchor="page" w:hAnchor="page" w:x="6958" w:y="8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1 041</w:t>
      </w:r>
    </w:p>
    <w:p w:rsidR="004E1287" w:rsidRDefault="00020E0D">
      <w:pPr>
        <w:framePr w:w="1022" w:h="225" w:hRule="exact" w:wrap="auto" w:vAnchor="page" w:hAnchor="page" w:x="7980" w:y="8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1 041</w:t>
      </w:r>
    </w:p>
    <w:p w:rsidR="004E1287" w:rsidRDefault="00020E0D">
      <w:pPr>
        <w:framePr w:w="1022" w:h="225" w:hRule="exact" w:wrap="auto" w:vAnchor="page" w:hAnchor="page" w:x="8932" w:y="8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1 041</w:t>
      </w:r>
    </w:p>
    <w:p w:rsidR="004E1287" w:rsidRDefault="00020E0D">
      <w:pPr>
        <w:framePr w:w="1006" w:h="225" w:hRule="exact" w:wrap="auto" w:vAnchor="page" w:hAnchor="page" w:x="10049" w:y="8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1 041 </w:t>
      </w:r>
    </w:p>
    <w:p w:rsidR="004E1287" w:rsidRDefault="00020E0D">
      <w:pPr>
        <w:framePr w:w="700" w:h="210" w:hRule="exact" w:wrap="auto" w:vAnchor="page" w:hAnchor="page" w:x="5138" w:y="821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720" w:hRule="exact" w:wrap="auto" w:vAnchor="page" w:hAnchor="page" w:x="1082" w:y="821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дітей-сиріт, дітей, позбавлених батьківського піклування, забезпечених житлом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251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соціальної політики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31" style="position:absolute;margin-left:56.65pt;margin-top:174.3pt;width:499.8pt;height:.65pt;z-index:-2513459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32" style="position:absolute;margin-left:56.65pt;margin-top:157.5pt;width:499.8pt;height:.65pt;z-index:-2513448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33" style="position:absolute;margin-left:56.65pt;margin-top:143.5pt;width:499.8pt;height:.65pt;z-index:-25134387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2 266 596,9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2 266 596,9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61 844 168,9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61 844 168,9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66 011 987,9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66 011 987,9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71 248 070,5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71 248 070,5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37 515 297,3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37 515 297,3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275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регіонального розвитку, будівництва та житлово-комунального господарства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34" style="position:absolute;margin-left:56.65pt;margin-top:174.3pt;width:499.8pt;height:.65pt;z-index:-2513428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35" style="position:absolute;margin-left:56.65pt;margin-top:157.5pt;width:499.8pt;height:.65pt;z-index:-2513418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36" style="position:absolute;margin-left:56.65pt;margin-top:143.5pt;width:499.8pt;height:.65pt;z-index:-25134080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1 789 278,9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2 920 988,3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4 710 267,2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4 929 979,0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2 609 470,7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2 320 508,3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4 214 564,5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2 233 445,5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1 981 119,0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4 192 695,5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2 241 635,0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1 951 060,5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2 602 326,0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2 202 807,0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4 805 133,0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page;mso-position-vertical-relative:page" from="54.05pt,591.1pt" to="552.3pt,591.1pt" o:allowincell="f" strokeweight="1pt">
            <w10:wrap anchorx="page" anchory="page"/>
          </v:line>
        </w:pict>
      </w:r>
      <w:r>
        <w:rPr>
          <w:noProof/>
        </w:rPr>
        <w:pict>
          <v:line id="_x0000_s1338" style="position:absolute;z-index:-251338752;mso-position-horizontal-relative:page;mso-position-vertical-relative:page" from="54.05pt,395.15pt" to="552.3pt,395.15pt" o:allowincell="f" strokeweight="1pt">
            <w10:wrap anchorx="page" anchory="page"/>
          </v:line>
        </w:pict>
      </w:r>
      <w:r>
        <w:rPr>
          <w:noProof/>
        </w:rPr>
        <w:pict>
          <v:line id="_x0000_s1339" style="position:absolute;z-index:-25133772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340" style="position:absolute;z-index:-251336704;mso-position-horizontal-relative:page;mso-position-vertical-relative:page" from="55.95pt,640.5pt" to="552.3pt,640.5pt" o:allowincell="f" strokeweight="1pt">
            <w10:wrap anchorx="page" anchory="page"/>
          </v:line>
        </w:pict>
      </w:r>
      <w:r>
        <w:rPr>
          <w:noProof/>
        </w:rPr>
        <w:pict>
          <v:line id="_x0000_s1341" style="position:absolute;z-index:-251335680;mso-position-horizontal-relative:page;mso-position-vertical-relative:page" from="55.95pt,573.4pt" to="552.3pt,573.4pt" o:allowincell="f" strokeweight="1pt">
            <w10:wrap anchorx="page" anchory="page"/>
          </v:line>
        </w:pict>
      </w:r>
      <w:r>
        <w:rPr>
          <w:noProof/>
        </w:rPr>
        <w:pict>
          <v:line id="_x0000_s1342" style="position:absolute;z-index:-251334656;mso-position-horizontal-relative:page;mso-position-vertical-relative:page" from="55.95pt,534.45pt" to="552.3pt,534.45pt" o:allowincell="f" strokeweight="1pt">
            <w10:wrap anchorx="page" anchory="page"/>
          </v:line>
        </w:pict>
      </w:r>
      <w:r>
        <w:rPr>
          <w:noProof/>
        </w:rPr>
        <w:pict>
          <v:line id="_x0000_s1343" style="position:absolute;z-index:-251333632;mso-position-horizontal-relative:page;mso-position-vertical-relative:page" from="55.95pt,495.5pt" to="552.3pt,495.5pt" o:allowincell="f" strokeweight="1pt">
            <w10:wrap anchorx="page" anchory="page"/>
          </v:line>
        </w:pict>
      </w:r>
      <w:r>
        <w:rPr>
          <w:noProof/>
        </w:rPr>
        <w:pict>
          <v:line id="_x0000_s1344" style="position:absolute;z-index:-251332608;mso-position-horizontal-relative:page;mso-position-vertical-relative:page" from="55.95pt,444.55pt" to="552.3pt,444.55pt" o:allowincell="f" strokeweight="1pt">
            <w10:wrap anchorx="page" anchory="page"/>
          </v:line>
        </w:pict>
      </w:r>
      <w:r>
        <w:rPr>
          <w:noProof/>
        </w:rPr>
        <w:pict>
          <v:line id="_x0000_s1345" style="position:absolute;z-index:-251331584;mso-position-horizontal-relative:page;mso-position-vertical-relative:page" from="55.95pt,377.45pt" to="552.3pt,377.45pt" o:allowincell="f" strokeweight="1pt">
            <w10:wrap anchorx="page" anchory="page"/>
          </v:line>
        </w:pict>
      </w:r>
      <w:r>
        <w:rPr>
          <w:noProof/>
        </w:rPr>
        <w:pict>
          <v:line id="_x0000_s1346" style="position:absolute;z-index:-251330560;mso-position-horizontal-relative:page;mso-position-vertical-relative:page" from="55.95pt,326.5pt" to="552.3pt,326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Зменшення обсягу споживання енергоресурсів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відс.п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Річне скорочення обсягу споживання енергоресурсів у будівлі внаслідок впровадження проектів Фонду енергоефективності</w:t>
      </w:r>
    </w:p>
    <w:p w:rsidR="004E1287" w:rsidRDefault="00020E0D">
      <w:pPr>
        <w:framePr w:w="1064" w:h="225" w:hRule="exact" w:wrap="auto" w:vAnchor="page" w:hAnchor="page" w:x="5894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29,3</w:t>
      </w:r>
    </w:p>
    <w:p w:rsidR="004E1287" w:rsidRDefault="00020E0D">
      <w:pPr>
        <w:framePr w:w="1036" w:h="225" w:hRule="exact" w:wrap="auto" w:vAnchor="page" w:hAnchor="page" w:x="6958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29,3</w:t>
      </w:r>
    </w:p>
    <w:p w:rsidR="004E1287" w:rsidRDefault="00020E0D">
      <w:pPr>
        <w:framePr w:w="1022" w:h="225" w:hRule="exact" w:wrap="auto" w:vAnchor="page" w:hAnchor="page" w:x="7980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29,3</w:t>
      </w:r>
    </w:p>
    <w:p w:rsidR="004E1287" w:rsidRDefault="00020E0D">
      <w:pPr>
        <w:framePr w:w="1022" w:h="225" w:hRule="exact" w:wrap="auto" w:vAnchor="page" w:hAnchor="page" w:x="8932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659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відс.п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65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Річне скорочення обсягу споживання газу у ОСББ внаслідок реалізації енергоефективних проектів за механізмом "теплих кредитів"</w:t>
      </w:r>
    </w:p>
    <w:p w:rsidR="004E1287" w:rsidRDefault="00020E0D">
      <w:pPr>
        <w:framePr w:w="10104" w:h="240" w:hRule="exact" w:wrap="auto" w:vAnchor="page" w:hAnchor="page" w:x="1082" w:y="763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Поліпшення житлових умов громадян України</w:t>
      </w:r>
    </w:p>
    <w:p w:rsidR="004E1287" w:rsidRDefault="00020E0D">
      <w:pPr>
        <w:framePr w:w="1064" w:h="225" w:hRule="exact" w:wrap="auto" w:vAnchor="page" w:hAnchor="page" w:x="5894" w:y="7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237</w:t>
      </w:r>
    </w:p>
    <w:p w:rsidR="004E1287" w:rsidRDefault="00020E0D">
      <w:pPr>
        <w:framePr w:w="1036" w:h="225" w:hRule="exact" w:wrap="auto" w:vAnchor="page" w:hAnchor="page" w:x="6958" w:y="7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278</w:t>
      </w:r>
    </w:p>
    <w:p w:rsidR="004E1287" w:rsidRDefault="00020E0D">
      <w:pPr>
        <w:framePr w:w="1022" w:h="225" w:hRule="exact" w:wrap="auto" w:vAnchor="page" w:hAnchor="page" w:x="7980" w:y="7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278</w:t>
      </w:r>
    </w:p>
    <w:p w:rsidR="004E1287" w:rsidRDefault="00020E0D">
      <w:pPr>
        <w:framePr w:w="1022" w:h="225" w:hRule="exact" w:wrap="auto" w:vAnchor="page" w:hAnchor="page" w:x="8932" w:y="7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278</w:t>
      </w:r>
    </w:p>
    <w:p w:rsidR="004E1287" w:rsidRDefault="00020E0D">
      <w:pPr>
        <w:framePr w:w="1006" w:h="225" w:hRule="exact" w:wrap="auto" w:vAnchor="page" w:hAnchor="page" w:x="10049" w:y="7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278 </w:t>
      </w:r>
    </w:p>
    <w:p w:rsidR="004E1287" w:rsidRDefault="00020E0D">
      <w:pPr>
        <w:framePr w:w="700" w:h="210" w:hRule="exact" w:wrap="auto" w:vAnchor="page" w:hAnchor="page" w:x="5138" w:y="793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960" w:hRule="exact" w:wrap="auto" w:vAnchor="page" w:hAnchor="page" w:x="1082" w:y="793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громадян (сімей), що отримали державну підтримку на будівництво (придбання) доступного житла,</w:t>
      </w:r>
    </w:p>
    <w:p w:rsidR="004E1287" w:rsidRDefault="00020E0D">
      <w:pPr>
        <w:framePr w:w="1064" w:h="225" w:hRule="exact" w:wrap="auto" w:vAnchor="page" w:hAnchor="page" w:x="5894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5 248,0</w:t>
      </w:r>
    </w:p>
    <w:p w:rsidR="004E1287" w:rsidRDefault="00020E0D">
      <w:pPr>
        <w:framePr w:w="1036" w:h="225" w:hRule="exact" w:wrap="auto" w:vAnchor="page" w:hAnchor="page" w:x="6958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5 248,0</w:t>
      </w:r>
    </w:p>
    <w:p w:rsidR="004E1287" w:rsidRDefault="00020E0D">
      <w:pPr>
        <w:framePr w:w="1022" w:h="225" w:hRule="exact" w:wrap="auto" w:vAnchor="page" w:hAnchor="page" w:x="7980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5 248,0</w:t>
      </w:r>
    </w:p>
    <w:p w:rsidR="004E1287" w:rsidRDefault="00020E0D">
      <w:pPr>
        <w:framePr w:w="1022" w:h="225" w:hRule="exact" w:wrap="auto" w:vAnchor="page" w:hAnchor="page" w:x="8932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5 248,0</w:t>
      </w:r>
    </w:p>
    <w:p w:rsidR="004E1287" w:rsidRDefault="00020E0D">
      <w:pPr>
        <w:framePr w:w="1006" w:h="225" w:hRule="exact" w:wrap="auto" w:vAnchor="page" w:hAnchor="page" w:x="10049" w:y="89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5 248,0 </w:t>
      </w:r>
    </w:p>
    <w:p w:rsidR="004E1287" w:rsidRDefault="00020E0D">
      <w:pPr>
        <w:framePr w:w="700" w:h="210" w:hRule="exact" w:wrap="auto" w:vAnchor="page" w:hAnchor="page" w:x="5138" w:y="895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960" w:hRule="exact" w:wrap="auto" w:vAnchor="page" w:hAnchor="page" w:x="1082" w:y="895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пільгових довгострокових кредитів на будівництво (реконструкцію) та придбання житла, які обслуговує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Держмолодьжитло</w:t>
      </w:r>
      <w:proofErr w:type="spellEnd"/>
    </w:p>
    <w:p w:rsidR="004E1287" w:rsidRDefault="00020E0D">
      <w:pPr>
        <w:framePr w:w="1064" w:h="225" w:hRule="exact" w:wrap="auto" w:vAnchor="page" w:hAnchor="page" w:x="5894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1 920,0</w:t>
      </w:r>
    </w:p>
    <w:p w:rsidR="004E1287" w:rsidRDefault="00020E0D">
      <w:pPr>
        <w:framePr w:w="1036" w:h="225" w:hRule="exact" w:wrap="auto" w:vAnchor="page" w:hAnchor="page" w:x="6958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1 920,0</w:t>
      </w:r>
    </w:p>
    <w:p w:rsidR="004E1287" w:rsidRDefault="00020E0D">
      <w:pPr>
        <w:framePr w:w="1022" w:h="225" w:hRule="exact" w:wrap="auto" w:vAnchor="page" w:hAnchor="page" w:x="7980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1 728,0</w:t>
      </w:r>
    </w:p>
    <w:p w:rsidR="004E1287" w:rsidRDefault="00020E0D">
      <w:pPr>
        <w:framePr w:w="1022" w:h="225" w:hRule="exact" w:wrap="auto" w:vAnchor="page" w:hAnchor="page" w:x="8932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1 560,0</w:t>
      </w:r>
    </w:p>
    <w:p w:rsidR="004E1287" w:rsidRDefault="00020E0D">
      <w:pPr>
        <w:framePr w:w="1006" w:h="225" w:hRule="exact" w:wrap="auto" w:vAnchor="page" w:hAnchor="page" w:x="10049" w:y="99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1 400,0 </w:t>
      </w:r>
    </w:p>
    <w:p w:rsidR="004E1287" w:rsidRDefault="00020E0D">
      <w:pPr>
        <w:framePr w:w="700" w:h="210" w:hRule="exact" w:wrap="auto" w:vAnchor="page" w:hAnchor="page" w:x="5138" w:y="997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720" w:hRule="exact" w:wrap="auto" w:vAnchor="page" w:hAnchor="page" w:x="1082" w:y="997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кредитних договорів, за якими здійснюється часткова компенсація відсоткової ставки</w:t>
      </w:r>
    </w:p>
    <w:p w:rsidR="004E1287" w:rsidRDefault="00020E0D">
      <w:pPr>
        <w:framePr w:w="1064" w:h="225" w:hRule="exact" w:wrap="auto" w:vAnchor="page" w:hAnchor="page" w:x="5894" w:y="107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2 620,0</w:t>
      </w:r>
    </w:p>
    <w:p w:rsidR="004E1287" w:rsidRDefault="00020E0D">
      <w:pPr>
        <w:framePr w:w="1036" w:h="225" w:hRule="exact" w:wrap="auto" w:vAnchor="page" w:hAnchor="page" w:x="6958" w:y="107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2 620,0</w:t>
      </w:r>
    </w:p>
    <w:p w:rsidR="004E1287" w:rsidRDefault="00020E0D">
      <w:pPr>
        <w:framePr w:w="1022" w:h="225" w:hRule="exact" w:wrap="auto" w:vAnchor="page" w:hAnchor="page" w:x="7980" w:y="107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2 480,0</w:t>
      </w:r>
    </w:p>
    <w:p w:rsidR="004E1287" w:rsidRDefault="00020E0D">
      <w:pPr>
        <w:framePr w:w="1022" w:h="225" w:hRule="exact" w:wrap="auto" w:vAnchor="page" w:hAnchor="page" w:x="8932" w:y="107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2 340,0</w:t>
      </w:r>
    </w:p>
    <w:p w:rsidR="004E1287" w:rsidRDefault="00020E0D">
      <w:pPr>
        <w:framePr w:w="1006" w:h="225" w:hRule="exact" w:wrap="auto" w:vAnchor="page" w:hAnchor="page" w:x="10049" w:y="107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2 210,0 </w:t>
      </w:r>
    </w:p>
    <w:p w:rsidR="004E1287" w:rsidRDefault="00020E0D">
      <w:pPr>
        <w:framePr w:w="700" w:h="210" w:hRule="exact" w:wrap="auto" w:vAnchor="page" w:hAnchor="page" w:x="5138" w:y="1074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720" w:hRule="exact" w:wrap="auto" w:vAnchor="page" w:hAnchor="page" w:x="1082" w:y="1074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кредитних договорів, укладених у 2012-2014 роках, за якими здійснюється здешевлення їх вартості</w:t>
      </w:r>
    </w:p>
    <w:p w:rsidR="004E1287" w:rsidRDefault="00020E0D">
      <w:pPr>
        <w:framePr w:w="10104" w:h="240" w:hRule="exact" w:wrap="auto" w:vAnchor="page" w:hAnchor="page" w:x="1082" w:y="1155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Державна фінансова підтримка добровільного об'єднання територіальних громад</w:t>
      </w:r>
    </w:p>
    <w:p w:rsidR="004E1287" w:rsidRDefault="00020E0D">
      <w:pPr>
        <w:framePr w:w="1064" w:h="225" w:hRule="exact" w:wrap="auto" w:vAnchor="page" w:hAnchor="page" w:x="5894" w:y="118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665,0</w:t>
      </w:r>
    </w:p>
    <w:p w:rsidR="004E1287" w:rsidRDefault="00020E0D">
      <w:pPr>
        <w:framePr w:w="1036" w:h="225" w:hRule="exact" w:wrap="auto" w:vAnchor="page" w:hAnchor="page" w:x="6958" w:y="118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806,0</w:t>
      </w:r>
    </w:p>
    <w:p w:rsidR="004E1287" w:rsidRDefault="00020E0D">
      <w:pPr>
        <w:framePr w:w="1022" w:h="225" w:hRule="exact" w:wrap="auto" w:vAnchor="page" w:hAnchor="page" w:x="7980" w:y="118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898,0</w:t>
      </w:r>
    </w:p>
    <w:p w:rsidR="004E1287" w:rsidRDefault="00020E0D">
      <w:pPr>
        <w:framePr w:w="1022" w:h="225" w:hRule="exact" w:wrap="auto" w:vAnchor="page" w:hAnchor="page" w:x="8932" w:y="118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998,0</w:t>
      </w:r>
    </w:p>
    <w:p w:rsidR="004E1287" w:rsidRDefault="00020E0D">
      <w:pPr>
        <w:framePr w:w="1006" w:h="225" w:hRule="exact" w:wrap="auto" w:vAnchor="page" w:hAnchor="page" w:x="10049" w:y="1185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1 350,0 </w:t>
      </w:r>
    </w:p>
    <w:p w:rsidR="004E1287" w:rsidRDefault="00020E0D">
      <w:pPr>
        <w:framePr w:w="700" w:h="210" w:hRule="exact" w:wrap="auto" w:vAnchor="page" w:hAnchor="page" w:x="5138" w:y="1185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185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Прогнозна кількість об'єднаних територіальних громад, яким надається державна фінансова підтримка на формування інфраструктури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276</w:t>
      </w:r>
    </w:p>
    <w:p w:rsidR="004E1287" w:rsidRDefault="00020E0D">
      <w:pPr>
        <w:framePr w:w="8596" w:h="48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регіонального розвитку, будівництва та житлово-комунального господарства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236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236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8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47" style="position:absolute;margin-left:56.65pt;margin-top:185.6pt;width:499.8pt;height:.65pt;z-index:-2513295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48" style="position:absolute;margin-left:56.65pt;margin-top:168.8pt;width:499.8pt;height:.65pt;z-index:-2513285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49" style="position:absolute;margin-left:56.65pt;margin-top:154.8pt;width:499.8pt;height:.65pt;z-index:-25132748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1 452 903,0</w:t>
      </w:r>
    </w:p>
    <w:p w:rsidR="004E1287" w:rsidRDefault="00020E0D">
      <w:pPr>
        <w:framePr w:w="1140" w:h="189" w:hRule="exact" w:wrap="auto" w:vAnchor="page" w:hAnchor="page" w:x="541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6 573 063,1</w:t>
      </w:r>
    </w:p>
    <w:p w:rsidR="004E1287" w:rsidRDefault="00020E0D">
      <w:pPr>
        <w:framePr w:w="1140" w:h="189" w:hRule="exact" w:wrap="auto" w:vAnchor="page" w:hAnchor="page" w:x="541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8 025 966,1</w:t>
      </w:r>
    </w:p>
    <w:p w:rsidR="004E1287" w:rsidRDefault="00020E0D">
      <w:pPr>
        <w:framePr w:w="1140" w:h="189" w:hRule="exact" w:wrap="auto" w:vAnchor="page" w:hAnchor="page" w:x="769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14 212 499,5</w:t>
      </w:r>
    </w:p>
    <w:p w:rsidR="004E1287" w:rsidRDefault="00020E0D">
      <w:pPr>
        <w:framePr w:w="1140" w:h="189" w:hRule="exact" w:wrap="auto" w:vAnchor="page" w:hAnchor="page" w:x="769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13 112 499,5</w:t>
      </w:r>
    </w:p>
    <w:p w:rsidR="004E1287" w:rsidRDefault="00020E0D">
      <w:pPr>
        <w:framePr w:w="1140" w:h="189" w:hRule="exact" w:wrap="auto" w:vAnchor="page" w:hAnchor="page" w:x="769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1 100 000,0</w:t>
      </w:r>
    </w:p>
    <w:p w:rsidR="004E1287" w:rsidRDefault="00020E0D">
      <w:pPr>
        <w:framePr w:w="1140" w:h="189" w:hRule="exact" w:wrap="auto" w:vAnchor="page" w:hAnchor="page" w:x="883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15 312 499,5</w:t>
      </w:r>
    </w:p>
    <w:p w:rsidR="004E1287" w:rsidRDefault="00020E0D">
      <w:pPr>
        <w:framePr w:w="1140" w:h="189" w:hRule="exact" w:wrap="auto" w:vAnchor="page" w:hAnchor="page" w:x="883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14 112 499,5</w:t>
      </w:r>
    </w:p>
    <w:p w:rsidR="004E1287" w:rsidRDefault="00020E0D">
      <w:pPr>
        <w:framePr w:w="1140" w:h="189" w:hRule="exact" w:wrap="auto" w:vAnchor="page" w:hAnchor="page" w:x="883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1 200 000,0</w:t>
      </w:r>
    </w:p>
    <w:p w:rsidR="004E1287" w:rsidRDefault="00020E0D">
      <w:pPr>
        <w:framePr w:w="1158" w:h="189" w:hRule="exact" w:wrap="auto" w:vAnchor="page" w:hAnchor="page" w:x="997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15 577 997,5</w:t>
      </w:r>
    </w:p>
    <w:p w:rsidR="004E1287" w:rsidRDefault="00020E0D">
      <w:pPr>
        <w:framePr w:w="1158" w:h="189" w:hRule="exact" w:wrap="auto" w:vAnchor="page" w:hAnchor="page" w:x="997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15 037 499,5</w:t>
      </w:r>
    </w:p>
    <w:p w:rsidR="004E1287" w:rsidRDefault="00020E0D">
      <w:pPr>
        <w:framePr w:w="1158" w:h="189" w:hRule="exact" w:wrap="auto" w:vAnchor="page" w:hAnchor="page" w:x="997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540 498,0</w:t>
      </w:r>
    </w:p>
    <w:p w:rsidR="004E1287" w:rsidRDefault="00020E0D">
      <w:pPr>
        <w:framePr w:w="3388" w:h="240" w:hRule="exact" w:wrap="auto" w:vAnchor="page" w:hAnchor="page" w:x="1134" w:y="28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31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4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10 417 499,5</w:t>
      </w:r>
    </w:p>
    <w:p w:rsidR="004E1287" w:rsidRDefault="00020E0D">
      <w:pPr>
        <w:framePr w:w="1140" w:h="189" w:hRule="exact" w:wrap="auto" w:vAnchor="page" w:hAnchor="page" w:x="655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2 050 000,0</w:t>
      </w:r>
    </w:p>
    <w:p w:rsidR="004E1287" w:rsidRDefault="00020E0D">
      <w:pPr>
        <w:framePr w:w="1140" w:h="189" w:hRule="exact" w:wrap="auto" w:vAnchor="page" w:hAnchor="page" w:x="655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12 467 499,5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280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аграрної політики та продовольства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50" style="position:absolute;margin-left:56.65pt;margin-top:174.3pt;width:499.8pt;height:.65pt;z-index:-2513264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51" style="position:absolute;margin-left:56.65pt;margin-top:157.5pt;width:499.8pt;height:.65pt;z-index:-2513254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52" style="position:absolute;margin-left:56.65pt;margin-top:143.5pt;width:499.8pt;height:.65pt;z-index:-25132441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1 453 781,0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10 431 380,4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11 885 161,4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17 509 739,6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15 185 758,7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2 323 980,9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18 487 433,9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16 069 682,8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2 417 751,1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19 828 997,3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17 323 952,8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2 505 044,5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12 327 356,6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2 671 668,9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14 999 025,5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3" style="position:absolute;z-index:-251323392;mso-position-horizontal-relative:page;mso-position-vertical-relative:page" from="54.05pt,697pt" to="552.3pt,697pt" o:allowincell="f" strokeweight="1pt">
            <w10:wrap anchorx="page" anchory="page"/>
          </v:line>
        </w:pict>
      </w:r>
      <w:r>
        <w:rPr>
          <w:noProof/>
        </w:rPr>
        <w:pict>
          <v:line id="_x0000_s1354" style="position:absolute;z-index:-251322368;mso-position-horizontal-relative:page;mso-position-vertical-relative:page" from="54.05pt,516pt" to="552.3pt,516pt" o:allowincell="f" strokeweight="1pt">
            <w10:wrap anchorx="page" anchory="page"/>
          </v:line>
        </w:pict>
      </w:r>
      <w:r>
        <w:rPr>
          <w:noProof/>
        </w:rPr>
        <w:pict>
          <v:line id="_x0000_s1355" style="position:absolute;z-index:-251321344;mso-position-horizontal-relative:page;mso-position-vertical-relative:page" from="54.05pt,460.9pt" to="552.3pt,460.9pt" o:allowincell="f" strokeweight="1pt">
            <w10:wrap anchorx="page" anchory="page"/>
          </v:line>
        </w:pict>
      </w:r>
      <w:r>
        <w:rPr>
          <w:noProof/>
        </w:rPr>
        <w:pict>
          <v:line id="_x0000_s1356" style="position:absolute;z-index:-251320320;mso-position-horizontal-relative:page;mso-position-vertical-relative:page" from="54.05pt,332.2pt" to="552.3pt,332.2pt" o:allowincell="f" strokeweight="1pt">
            <w10:wrap anchorx="page" anchory="page"/>
          </v:line>
        </w:pict>
      </w:r>
      <w:r>
        <w:rPr>
          <w:noProof/>
        </w:rPr>
        <w:pict>
          <v:line id="_x0000_s1357" style="position:absolute;z-index:-25131929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358" style="position:absolute;z-index:-251318272;mso-position-horizontal-relative:page;mso-position-vertical-relative:page" from="55.95pt,753.5pt" to="552.3pt,753.5pt" o:allowincell="f" strokeweight="1pt">
            <w10:wrap anchorx="page" anchory="page"/>
          </v:line>
        </w:pict>
      </w:r>
      <w:r>
        <w:rPr>
          <w:noProof/>
        </w:rPr>
        <w:pict>
          <v:line id="_x0000_s1359" style="position:absolute;z-index:-251317248;mso-position-horizontal-relative:page;mso-position-vertical-relative:page" from="55.95pt,734.4pt" to="552.3pt,734.4pt" o:allowincell="f" strokeweight="1pt">
            <w10:wrap anchorx="page" anchory="page"/>
          </v:line>
        </w:pict>
      </w:r>
      <w:r>
        <w:rPr>
          <w:noProof/>
        </w:rPr>
        <w:pict>
          <v:line id="_x0000_s1360" style="position:absolute;z-index:-251316224;mso-position-horizontal-relative:page;mso-position-vertical-relative:page" from="55.95pt,679.3pt" to="552.3pt,679.3pt" o:allowincell="f" strokeweight="1pt">
            <w10:wrap anchorx="page" anchory="page"/>
          </v:line>
        </w:pict>
      </w:r>
      <w:r>
        <w:rPr>
          <w:noProof/>
        </w:rPr>
        <w:pict>
          <v:line id="_x0000_s1361" style="position:absolute;z-index:-251315200;mso-position-horizontal-relative:page;mso-position-vertical-relative:page" from="55.95pt,640.35pt" to="552.3pt,640.35pt" o:allowincell="f" strokeweight="1pt">
            <w10:wrap anchorx="page" anchory="page"/>
          </v:line>
        </w:pict>
      </w:r>
      <w:r>
        <w:rPr>
          <w:noProof/>
        </w:rPr>
        <w:pict>
          <v:line id="_x0000_s1362" style="position:absolute;z-index:-251314176;mso-position-horizontal-relative:page;mso-position-vertical-relative:page" from="55.95pt,553.4pt" to="552.3pt,553.4pt" o:allowincell="f" strokeweight="1pt">
            <w10:wrap anchorx="page" anchory="page"/>
          </v:line>
        </w:pict>
      </w:r>
      <w:r>
        <w:rPr>
          <w:noProof/>
        </w:rPr>
        <w:pict>
          <v:line id="_x0000_s1363" style="position:absolute;z-index:-251313152;mso-position-horizontal-relative:page;mso-position-vertical-relative:page" from="55.95pt,498.3pt" to="552.3pt,498.3pt" o:allowincell="f" strokeweight="1pt">
            <w10:wrap anchorx="page" anchory="page"/>
          </v:line>
        </w:pict>
      </w:r>
      <w:r>
        <w:rPr>
          <w:noProof/>
        </w:rPr>
        <w:pict>
          <v:line id="_x0000_s1364" style="position:absolute;z-index:-251312128;mso-position-horizontal-relative:page;mso-position-vertical-relative:page" from="55.95pt,432.55pt" to="552.3pt,432.55pt" o:allowincell="f" strokeweight="1pt">
            <w10:wrap anchorx="page" anchory="page"/>
          </v:line>
        </w:pict>
      </w:r>
      <w:r>
        <w:rPr>
          <w:noProof/>
        </w:rPr>
        <w:pict>
          <v:line id="_x0000_s1365" style="position:absolute;z-index:-251311104;mso-position-horizontal-relative:page;mso-position-vertical-relative:page" from="55.95pt,357.6pt" to="552.3pt,357.6pt" o:allowincell="f" strokeweight="1pt">
            <w10:wrap anchorx="page" anchory="page"/>
          </v:line>
        </w:pict>
      </w:r>
      <w:r>
        <w:rPr>
          <w:noProof/>
        </w:rPr>
        <w:pict>
          <v:line id="_x0000_s1366" style="position:absolute;z-index:-251310080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Гарантування продовольчої безпеки держави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Задоволення потреб населення у продовольстві  у межах його купівельної спроможності</w:t>
      </w:r>
    </w:p>
    <w:p w:rsidR="004E1287" w:rsidRDefault="00020E0D">
      <w:pPr>
        <w:framePr w:w="10104" w:h="240" w:hRule="exact" w:wrap="auto" w:vAnchor="page" w:hAnchor="page" w:x="1082" w:y="637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Розширення участі України у забезпеченні світового ринку сільськогосподарською продукцією</w:t>
      </w:r>
    </w:p>
    <w:p w:rsidR="004E1287" w:rsidRDefault="00020E0D">
      <w:pPr>
        <w:framePr w:w="1064" w:h="225" w:hRule="exact" w:wrap="auto" w:vAnchor="page" w:hAnchor="page" w:x="5894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13 378,9</w:t>
      </w:r>
    </w:p>
    <w:p w:rsidR="004E1287" w:rsidRDefault="00020E0D">
      <w:pPr>
        <w:framePr w:w="1036" w:h="225" w:hRule="exact" w:wrap="auto" w:vAnchor="page" w:hAnchor="page" w:x="6958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14 239,0</w:t>
      </w:r>
    </w:p>
    <w:p w:rsidR="004E1287" w:rsidRDefault="00020E0D">
      <w:pPr>
        <w:framePr w:w="1022" w:h="225" w:hRule="exact" w:wrap="auto" w:vAnchor="page" w:hAnchor="page" w:x="7980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14 951,0</w:t>
      </w:r>
    </w:p>
    <w:p w:rsidR="004E1287" w:rsidRDefault="00020E0D">
      <w:pPr>
        <w:framePr w:w="1022" w:h="225" w:hRule="exact" w:wrap="auto" w:vAnchor="page" w:hAnchor="page" w:x="8932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15 698,5</w:t>
      </w:r>
    </w:p>
    <w:p w:rsidR="004E1287" w:rsidRDefault="00020E0D">
      <w:pPr>
        <w:framePr w:w="1006" w:h="225" w:hRule="exact" w:wrap="auto" w:vAnchor="page" w:hAnchor="page" w:x="10049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16 483,4 </w:t>
      </w:r>
    </w:p>
    <w:p w:rsidR="004E1287" w:rsidRDefault="00020E0D">
      <w:pPr>
        <w:framePr w:w="700" w:h="420" w:hRule="exact" w:wrap="auto" w:vAnchor="page" w:hAnchor="page" w:x="5138" w:y="667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млн. </w:t>
      </w: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дол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 США</w:t>
      </w:r>
    </w:p>
    <w:p w:rsidR="004E1287" w:rsidRDefault="00020E0D">
      <w:pPr>
        <w:framePr w:w="3272" w:h="480" w:hRule="exact" w:wrap="auto" w:vAnchor="page" w:hAnchor="page" w:x="1082" w:y="667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Сальдо зовнішньої торгівлі продукцією АПК</w:t>
      </w:r>
    </w:p>
    <w:p w:rsidR="004E1287" w:rsidRDefault="00020E0D">
      <w:pPr>
        <w:framePr w:w="1064" w:h="225" w:hRule="exact" w:wrap="auto" w:vAnchor="page" w:hAnchor="page" w:x="5894" w:y="7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</w:t>
      </w:r>
    </w:p>
    <w:p w:rsidR="004E1287" w:rsidRDefault="00020E0D">
      <w:pPr>
        <w:framePr w:w="1036" w:h="225" w:hRule="exact" w:wrap="auto" w:vAnchor="page" w:hAnchor="page" w:x="6958" w:y="7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</w:t>
      </w:r>
    </w:p>
    <w:p w:rsidR="004E1287" w:rsidRDefault="00020E0D">
      <w:pPr>
        <w:framePr w:w="1022" w:h="225" w:hRule="exact" w:wrap="auto" w:vAnchor="page" w:hAnchor="page" w:x="7980" w:y="7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</w:t>
      </w:r>
    </w:p>
    <w:p w:rsidR="004E1287" w:rsidRDefault="00020E0D">
      <w:pPr>
        <w:framePr w:w="1022" w:h="225" w:hRule="exact" w:wrap="auto" w:vAnchor="page" w:hAnchor="page" w:x="8932" w:y="7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</w:t>
      </w:r>
    </w:p>
    <w:p w:rsidR="004E1287" w:rsidRDefault="00020E0D">
      <w:pPr>
        <w:framePr w:w="1006" w:h="225" w:hRule="exact" w:wrap="auto" w:vAnchor="page" w:hAnchor="page" w:x="10049" w:y="72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 </w:t>
      </w:r>
    </w:p>
    <w:p w:rsidR="004E1287" w:rsidRDefault="00020E0D">
      <w:pPr>
        <w:framePr w:w="700" w:h="210" w:hRule="exact" w:wrap="auto" w:vAnchor="page" w:hAnchor="page" w:x="5138" w:y="721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721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випущених у вільний обіг вантажів за результатами ветеринарно-санітарного контролю під час експорту, імпорту і транзиту  у загальній кількості перевірених  вантажів</w:t>
      </w:r>
    </w:p>
    <w:p w:rsidR="004E1287" w:rsidRDefault="00020E0D">
      <w:pPr>
        <w:framePr w:w="10104" w:h="480" w:hRule="exact" w:wrap="auto" w:vAnchor="page" w:hAnchor="page" w:x="1082" w:y="87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Підвищення конкурентоспроможності вітчизняної сільськогосподарської продукції, ефективності галузей, забезпечення стабільності ринків</w:t>
      </w:r>
    </w:p>
    <w:p w:rsidR="004E1287" w:rsidRDefault="00020E0D">
      <w:pPr>
        <w:framePr w:w="1064" w:h="225" w:hRule="exact" w:wrap="auto" w:vAnchor="page" w:hAnchor="page" w:x="5894" w:y="92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7,8</w:t>
      </w:r>
    </w:p>
    <w:p w:rsidR="004E1287" w:rsidRDefault="00020E0D">
      <w:pPr>
        <w:framePr w:w="1036" w:h="225" w:hRule="exact" w:wrap="auto" w:vAnchor="page" w:hAnchor="page" w:x="6958" w:y="92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noBreakHyphen/>
        <w:t>2,8</w:t>
      </w:r>
    </w:p>
    <w:p w:rsidR="004E1287" w:rsidRDefault="00020E0D">
      <w:pPr>
        <w:framePr w:w="1022" w:h="225" w:hRule="exact" w:wrap="auto" w:vAnchor="page" w:hAnchor="page" w:x="7980" w:y="92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2,5</w:t>
      </w:r>
    </w:p>
    <w:p w:rsidR="004E1287" w:rsidRDefault="00020E0D">
      <w:pPr>
        <w:framePr w:w="1022" w:h="225" w:hRule="exact" w:wrap="auto" w:vAnchor="page" w:hAnchor="page" w:x="8932" w:y="92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2,2</w:t>
      </w:r>
    </w:p>
    <w:p w:rsidR="004E1287" w:rsidRDefault="00020E0D">
      <w:pPr>
        <w:framePr w:w="1006" w:h="225" w:hRule="exact" w:wrap="auto" w:vAnchor="page" w:hAnchor="page" w:x="10049" w:y="92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2,2 </w:t>
      </w:r>
    </w:p>
    <w:p w:rsidR="004E1287" w:rsidRDefault="00020E0D">
      <w:pPr>
        <w:framePr w:w="700" w:h="210" w:hRule="exact" w:wrap="auto" w:vAnchor="page" w:hAnchor="page" w:x="5138" w:y="924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924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Зростання  (зменшення) обсягів валової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продукціїв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сільського господарства</w:t>
      </w:r>
    </w:p>
    <w:p w:rsidR="004E1287" w:rsidRDefault="00020E0D">
      <w:pPr>
        <w:framePr w:w="10104" w:h="240" w:hRule="exact" w:wrap="auto" w:vAnchor="page" w:hAnchor="page" w:x="1082" w:y="1005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4. Забезпечення належного рівня життя,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здров'я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 та захисту інтересів громадян</w:t>
      </w:r>
    </w:p>
    <w:p w:rsidR="004E1287" w:rsidRDefault="00020E0D">
      <w:pPr>
        <w:framePr w:w="1064" w:h="225" w:hRule="exact" w:wrap="auto" w:vAnchor="page" w:hAnchor="page" w:x="5894" w:y="103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36" w:h="225" w:hRule="exact" w:wrap="auto" w:vAnchor="page" w:hAnchor="page" w:x="6958" w:y="103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103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3,5</w:t>
      </w:r>
    </w:p>
    <w:p w:rsidR="004E1287" w:rsidRDefault="00020E0D">
      <w:pPr>
        <w:framePr w:w="1022" w:h="225" w:hRule="exact" w:wrap="auto" w:vAnchor="page" w:hAnchor="page" w:x="8932" w:y="103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06" w:h="225" w:hRule="exact" w:wrap="auto" w:vAnchor="page" w:hAnchor="page" w:x="10049" w:y="103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 </w:t>
      </w:r>
    </w:p>
    <w:p w:rsidR="004E1287" w:rsidRDefault="00020E0D">
      <w:pPr>
        <w:framePr w:w="700" w:h="210" w:hRule="exact" w:wrap="auto" w:vAnchor="page" w:hAnchor="page" w:x="5138" w:y="1034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034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обсягу неякісної та небезпечної продукції на споживчому ринку</w:t>
      </w:r>
    </w:p>
    <w:p w:rsidR="004E1287" w:rsidRDefault="00020E0D">
      <w:pPr>
        <w:framePr w:w="1064" w:h="225" w:hRule="exact" w:wrap="auto" w:vAnchor="page" w:hAnchor="page" w:x="5894" w:y="111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5,7</w:t>
      </w:r>
    </w:p>
    <w:p w:rsidR="004E1287" w:rsidRDefault="00020E0D">
      <w:pPr>
        <w:framePr w:w="1036" w:h="225" w:hRule="exact" w:wrap="auto" w:vAnchor="page" w:hAnchor="page" w:x="6958" w:y="111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7980" w:y="111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8932" w:y="111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06" w:h="225" w:hRule="exact" w:wrap="auto" w:vAnchor="page" w:hAnchor="page" w:x="10049" w:y="111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 </w:t>
      </w:r>
    </w:p>
    <w:p w:rsidR="004E1287" w:rsidRDefault="00020E0D">
      <w:pPr>
        <w:framePr w:w="700" w:h="210" w:hRule="exact" w:wrap="auto" w:vAnchor="page" w:hAnchor="page" w:x="5138" w:y="111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680" w:hRule="exact" w:wrap="auto" w:vAnchor="page" w:hAnchor="page" w:x="1082" w:y="111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виявлених факторів середовища життєдіяльності людини, які не відповідали встановленим нормативам, у загальному обсязі проведених лабораторних та інструментальних досліджень і випробувань</w:t>
      </w:r>
    </w:p>
    <w:p w:rsidR="004E1287" w:rsidRDefault="00020E0D">
      <w:pPr>
        <w:framePr w:w="1064" w:h="225" w:hRule="exact" w:wrap="auto" w:vAnchor="page" w:hAnchor="page" w:x="5894" w:y="12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94,0</w:t>
      </w:r>
    </w:p>
    <w:p w:rsidR="004E1287" w:rsidRDefault="00020E0D">
      <w:pPr>
        <w:framePr w:w="1036" w:h="225" w:hRule="exact" w:wrap="auto" w:vAnchor="page" w:hAnchor="page" w:x="6958" w:y="12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22" w:h="225" w:hRule="exact" w:wrap="auto" w:vAnchor="page" w:hAnchor="page" w:x="7980" w:y="12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22" w:h="225" w:hRule="exact" w:wrap="auto" w:vAnchor="page" w:hAnchor="page" w:x="8932" w:y="12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06" w:h="225" w:hRule="exact" w:wrap="auto" w:vAnchor="page" w:hAnchor="page" w:x="10049" w:y="12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 </w:t>
      </w:r>
    </w:p>
    <w:p w:rsidR="004E1287" w:rsidRDefault="00020E0D">
      <w:pPr>
        <w:framePr w:w="700" w:h="210" w:hRule="exact" w:wrap="auto" w:vAnchor="page" w:hAnchor="page" w:x="5138" w:y="128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28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ліквідованих неблагополучних пунктів інфекційних та інших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хвороб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тварин у загальній кількості виявлених</w:t>
      </w:r>
    </w:p>
    <w:p w:rsidR="004E1287" w:rsidRDefault="00020E0D">
      <w:pPr>
        <w:framePr w:w="10104" w:h="240" w:hRule="exact" w:wrap="auto" w:vAnchor="page" w:hAnchor="page" w:x="1082" w:y="1367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5. Розвиток лісового господарства, збереження біологічного та ландшафтного різноманіття територій</w:t>
      </w:r>
    </w:p>
    <w:p w:rsidR="004E1287" w:rsidRDefault="00020E0D">
      <w:pPr>
        <w:framePr w:w="1064" w:h="225" w:hRule="exact" w:wrap="auto" w:vAnchor="page" w:hAnchor="page" w:x="5894" w:y="139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139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39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39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39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39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39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Збереження видів тварин (223 од.) та рослин (214 од.), занесених до Червоної книги України</w:t>
      </w:r>
    </w:p>
    <w:p w:rsidR="004E1287" w:rsidRDefault="00020E0D">
      <w:pPr>
        <w:framePr w:w="1036" w:h="225" w:hRule="exact" w:wrap="auto" w:vAnchor="page" w:hAnchor="page" w:x="6958" w:y="147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7980" w:y="147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147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147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1474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474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Збільшення лісистості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104" w:h="240" w:hRule="exact" w:wrap="auto" w:vAnchor="page" w:hAnchor="page" w:x="1082" w:y="177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7" style="position:absolute;left:0;text-align:left;z-index:-251309056;mso-position-horizontal-relative:page;mso-position-vertical-relative:page" from="54.05pt,191.65pt" to="552.3pt,191.65pt" o:allowincell="f" strokeweight="1pt">
            <w10:wrap anchorx="page" anchory="page"/>
          </v:line>
        </w:pict>
      </w:r>
      <w:r>
        <w:rPr>
          <w:noProof/>
        </w:rPr>
        <w:pict>
          <v:line id="_x0000_s1368" style="position:absolute;left:0;text-align:left;z-index:-251308032;mso-position-horizontal-relative:page;mso-position-vertical-relative:page" from="54.05pt,101.9pt" to="552.3pt,101.9pt" o:allowincell="f" strokeweight="1pt">
            <w10:wrap anchorx="page" anchory="page"/>
          </v:line>
        </w:pict>
      </w:r>
      <w:r>
        <w:rPr>
          <w:noProof/>
        </w:rPr>
        <w:pict>
          <v:line id="_x0000_s1369" style="position:absolute;left:0;text-align:left;z-index:-251307008;mso-position-horizontal-relative:page;mso-position-vertical-relative:page" from="55.95pt,282.95pt" to="552.3pt,282.95pt" o:allowincell="f" strokeweight="1pt">
            <w10:wrap anchorx="page" anchory="page"/>
          </v:line>
        </w:pict>
      </w:r>
      <w:r>
        <w:rPr>
          <w:noProof/>
        </w:rPr>
        <w:pict>
          <v:line id="_x0000_s1370" style="position:absolute;left:0;text-align:left;z-index:-251305984;mso-position-horizontal-relative:page;mso-position-vertical-relative:page" from="55.95pt,256pt" to="552.3pt,256pt" o:allowincell="f" strokeweight="1pt">
            <w10:wrap anchorx="page" anchory="page"/>
          </v:line>
        </w:pict>
      </w:r>
      <w:r>
        <w:rPr>
          <w:noProof/>
        </w:rPr>
        <w:pict>
          <v:line id="_x0000_s1371" style="position:absolute;left:0;text-align:left;z-index:-251304960;mso-position-horizontal-relative:page;mso-position-vertical-relative:page" from="55.95pt,217.05pt" to="552.3pt,217.05pt" o:allowincell="f" strokeweight="1pt">
            <w10:wrap anchorx="page" anchory="page"/>
          </v:line>
        </w:pict>
      </w:r>
      <w:r>
        <w:rPr>
          <w:noProof/>
        </w:rPr>
        <w:pict>
          <v:line id="_x0000_s1372" style="position:absolute;left:0;text-align:left;z-index:-251303936;mso-position-horizontal-relative:page;mso-position-vertical-relative:page" from="55.95pt,163.3pt" to="552.3pt,163.3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7"/>
          <w:szCs w:val="17"/>
        </w:rPr>
        <w:t>6. Наповнення Державного земельного кадастру відомостями про землі, розташовані в межах державного кордону України</w:t>
      </w:r>
    </w:p>
    <w:p w:rsidR="004E1287" w:rsidRDefault="00020E0D">
      <w:pPr>
        <w:framePr w:w="1064" w:h="225" w:hRule="exact" w:wrap="auto" w:vAnchor="page" w:hAnchor="page" w:x="5894" w:y="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37,9</w:t>
      </w:r>
    </w:p>
    <w:p w:rsidR="004E1287" w:rsidRDefault="00020E0D">
      <w:pPr>
        <w:framePr w:w="1036" w:h="225" w:hRule="exact" w:wrap="auto" w:vAnchor="page" w:hAnchor="page" w:x="6958" w:y="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22" w:h="225" w:hRule="exact" w:wrap="auto" w:vAnchor="page" w:hAnchor="page" w:x="7980" w:y="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73,0</w:t>
      </w:r>
    </w:p>
    <w:p w:rsidR="004E1287" w:rsidRDefault="00020E0D">
      <w:pPr>
        <w:framePr w:w="1022" w:h="225" w:hRule="exact" w:wrap="auto" w:vAnchor="page" w:hAnchor="page" w:x="8932" w:y="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76,0</w:t>
      </w:r>
    </w:p>
    <w:p w:rsidR="004E1287" w:rsidRDefault="00020E0D">
      <w:pPr>
        <w:framePr w:w="1006" w:h="225" w:hRule="exact" w:wrap="auto" w:vAnchor="page" w:hAnchor="page" w:x="10049" w:y="20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79,0 </w:t>
      </w:r>
    </w:p>
    <w:p w:rsidR="004E1287" w:rsidRDefault="00020E0D">
      <w:pPr>
        <w:framePr w:w="700" w:h="210" w:hRule="exact" w:wrap="auto" w:vAnchor="page" w:hAnchor="page" w:x="5138" w:y="20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20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Площа земельних ділянок, зареєстрованих у Державному земельному кадастрі, у загальній площі земель, розташованих в межах державного кордону України</w:t>
      </w:r>
    </w:p>
    <w:p w:rsidR="004E1287" w:rsidRDefault="00020E0D">
      <w:pPr>
        <w:framePr w:w="10104" w:h="480" w:hRule="exact" w:wrap="auto" w:vAnchor="page" w:hAnchor="page" w:x="1082" w:y="335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7. Визначення Державного кордону України на місцевості та розвиток національної інфраструктури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геопросторових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 даних</w:t>
      </w:r>
    </w:p>
    <w:p w:rsidR="004E1287" w:rsidRDefault="00020E0D">
      <w:pPr>
        <w:framePr w:w="1036" w:h="225" w:hRule="exact" w:wrap="auto" w:vAnchor="page" w:hAnchor="page" w:x="6958" w:y="3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6,9</w:t>
      </w:r>
    </w:p>
    <w:p w:rsidR="004E1287" w:rsidRDefault="00020E0D">
      <w:pPr>
        <w:framePr w:w="1022" w:h="225" w:hRule="exact" w:wrap="auto" w:vAnchor="page" w:hAnchor="page" w:x="7980" w:y="3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3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06" w:h="225" w:hRule="exact" w:wrap="auto" w:vAnchor="page" w:hAnchor="page" w:x="10049" w:y="3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 </w:t>
      </w:r>
    </w:p>
    <w:p w:rsidR="004E1287" w:rsidRDefault="00020E0D">
      <w:pPr>
        <w:framePr w:w="700" w:h="210" w:hRule="exact" w:wrap="auto" w:vAnchor="page" w:hAnchor="page" w:x="5138" w:y="386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386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Оновлення державної базової топографічної карти масштабу 1:10 000</w:t>
      </w:r>
    </w:p>
    <w:p w:rsidR="004E1287" w:rsidRDefault="00020E0D">
      <w:pPr>
        <w:framePr w:w="1064" w:h="225" w:hRule="exact" w:wrap="auto" w:vAnchor="page" w:hAnchor="page" w:x="5894" w:y="44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44,7</w:t>
      </w:r>
    </w:p>
    <w:p w:rsidR="004E1287" w:rsidRDefault="00020E0D">
      <w:pPr>
        <w:framePr w:w="1036" w:h="225" w:hRule="exact" w:wrap="auto" w:vAnchor="page" w:hAnchor="page" w:x="6958" w:y="44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61,3</w:t>
      </w:r>
    </w:p>
    <w:p w:rsidR="004E1287" w:rsidRDefault="00020E0D">
      <w:pPr>
        <w:framePr w:w="1022" w:h="225" w:hRule="exact" w:wrap="auto" w:vAnchor="page" w:hAnchor="page" w:x="7980" w:y="44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78,6</w:t>
      </w:r>
    </w:p>
    <w:p w:rsidR="004E1287" w:rsidRDefault="00020E0D">
      <w:pPr>
        <w:framePr w:w="1022" w:h="225" w:hRule="exact" w:wrap="auto" w:vAnchor="page" w:hAnchor="page" w:x="8932" w:y="44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89,1</w:t>
      </w:r>
    </w:p>
    <w:p w:rsidR="004E1287" w:rsidRDefault="00020E0D">
      <w:pPr>
        <w:framePr w:w="1006" w:h="225" w:hRule="exact" w:wrap="auto" w:vAnchor="page" w:hAnchor="page" w:x="10049" w:y="44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95,6 </w:t>
      </w:r>
    </w:p>
    <w:p w:rsidR="004E1287" w:rsidRDefault="00020E0D">
      <w:pPr>
        <w:framePr w:w="700" w:h="210" w:hRule="exact" w:wrap="auto" w:vAnchor="page" w:hAnchor="page" w:x="5138" w:y="440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440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делімітації та демаркації державного кордону спільного з країнами  Молдова та Білорусь</w:t>
      </w:r>
    </w:p>
    <w:p w:rsidR="004E1287" w:rsidRDefault="00020E0D">
      <w:pPr>
        <w:framePr w:w="1022" w:h="225" w:hRule="exact" w:wrap="auto" w:vAnchor="page" w:hAnchor="page" w:x="7980" w:y="5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42,1</w:t>
      </w:r>
    </w:p>
    <w:p w:rsidR="004E1287" w:rsidRDefault="00020E0D">
      <w:pPr>
        <w:framePr w:w="1022" w:h="225" w:hRule="exact" w:wrap="auto" w:vAnchor="page" w:hAnchor="page" w:x="8932" w:y="5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63,1</w:t>
      </w:r>
    </w:p>
    <w:p w:rsidR="004E1287" w:rsidRDefault="00020E0D">
      <w:pPr>
        <w:framePr w:w="1006" w:h="225" w:hRule="exact" w:wrap="auto" w:vAnchor="page" w:hAnchor="page" w:x="10049" w:y="5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84,2 </w:t>
      </w:r>
    </w:p>
    <w:p w:rsidR="004E1287" w:rsidRDefault="00020E0D">
      <w:pPr>
        <w:framePr w:w="700" w:h="210" w:hRule="exact" w:wrap="auto" w:vAnchor="page" w:hAnchor="page" w:x="5138" w:y="518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18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побудови та розвитку Державної геодезичної мережі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310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інфраструктури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73" style="position:absolute;margin-left:56.65pt;margin-top:174.3pt;width:499.8pt;height:.65pt;z-index:-2513029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74" style="position:absolute;margin-left:56.65pt;margin-top:157.5pt;width:499.8pt;height:.65pt;z-index:-2513018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75" style="position:absolute;margin-left:56.65pt;margin-top:143.5pt;width:499.8pt;height:.65pt;z-index:-25130086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1 175 007,4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339 029,0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1 514 036,4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4 697 580,6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474 315,4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4 223 265,2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5 731 796,1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496 519,3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5 235 276,8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8 488 669,4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519 456,9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7 969 212,5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658 319,0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2 869 530,5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3 527 849,5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6" style="position:absolute;z-index:-251299840;mso-position-horizontal-relative:page;mso-position-vertical-relative:page" from="54.05pt,388.9pt" to="552.3pt,388.9pt" o:allowincell="f" strokeweight="1pt">
            <w10:wrap anchorx="page" anchory="page"/>
          </v:line>
        </w:pict>
      </w:r>
      <w:r>
        <w:rPr>
          <w:noProof/>
        </w:rPr>
        <w:pict>
          <v:line id="_x0000_s1377" style="position:absolute;z-index:-251298816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378" style="position:absolute;z-index:-251297792;mso-position-horizontal-relative:page;mso-position-vertical-relative:page" from="55.95pt,484.35pt" to="552.3pt,484.35pt" o:allowincell="f" strokeweight="1pt">
            <w10:wrap anchorx="page" anchory="page"/>
          </v:line>
        </w:pict>
      </w:r>
      <w:r>
        <w:rPr>
          <w:noProof/>
        </w:rPr>
        <w:pict>
          <v:line id="_x0000_s1379" style="position:absolute;z-index:-251296768;mso-position-horizontal-relative:page;mso-position-vertical-relative:page" from="55.95pt,465.25pt" to="552.3pt,465.25pt" o:allowincell="f" strokeweight="1pt">
            <w10:wrap anchorx="page" anchory="page"/>
          </v:line>
        </w:pict>
      </w:r>
      <w:r>
        <w:rPr>
          <w:noProof/>
        </w:rPr>
        <w:pict>
          <v:line id="_x0000_s1380" style="position:absolute;z-index:-251295744;mso-position-horizontal-relative:page;mso-position-vertical-relative:page" from="55.95pt,426.3pt" to="552.3pt,426.3pt" o:allowincell="f" strokeweight="1pt">
            <w10:wrap anchorx="page" anchory="page"/>
          </v:line>
        </w:pict>
      </w:r>
      <w:r>
        <w:rPr>
          <w:noProof/>
        </w:rPr>
        <w:pict>
          <v:line id="_x0000_s1381" style="position:absolute;z-index:-251294720;mso-position-horizontal-relative:page;mso-position-vertical-relative:page" from="55.95pt,371.2pt" to="552.3pt,371.2pt" o:allowincell="f" strokeweight="1pt">
            <w10:wrap anchorx="page" anchory="page"/>
          </v:line>
        </w:pict>
      </w:r>
      <w:r>
        <w:rPr>
          <w:noProof/>
        </w:rPr>
        <w:pict>
          <v:line id="_x0000_s1382" style="position:absolute;z-index:-251293696;mso-position-horizontal-relative:page;mso-position-vertical-relative:page" from="55.95pt,332.25pt" to="552.3pt,332.25pt" o:allowincell="f" strokeweight="1pt">
            <w10:wrap anchorx="page" anchory="page"/>
          </v:line>
        </w:pict>
      </w:r>
      <w:r>
        <w:rPr>
          <w:noProof/>
        </w:rPr>
        <w:pict>
          <v:line id="_x0000_s1383" style="position:absolute;z-index:-251292672;mso-position-horizontal-relative:page;mso-position-vertical-relative:page" from="55.95pt,305.3pt" to="552.3pt,305.3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Створення інтегрованого до світової транспортної мережі безпечно функціонуючого та ефективного транспортного комплексу України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15 000,0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15 000,0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15 000,0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15 000,0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24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прошлюзованих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суден</w:t>
      </w:r>
    </w:p>
    <w:p w:rsidR="004E1287" w:rsidRDefault="00020E0D">
      <w:pPr>
        <w:framePr w:w="1064" w:h="225" w:hRule="exact" w:wrap="auto" w:vAnchor="page" w:hAnchor="page" w:x="5894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61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616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616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доступності судноплавних шлюзів</w:t>
      </w:r>
    </w:p>
    <w:p w:rsidR="004E1287" w:rsidRDefault="00020E0D">
      <w:pPr>
        <w:framePr w:w="1064" w:h="225" w:hRule="exact" w:wrap="auto" w:vAnchor="page" w:hAnchor="page" w:x="5894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36" w:h="225" w:hRule="exact" w:wrap="auto" w:vAnchor="page" w:hAnchor="page" w:x="6958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22" w:h="225" w:hRule="exact" w:wrap="auto" w:vAnchor="page" w:hAnchor="page" w:x="7980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22" w:h="225" w:hRule="exact" w:wrap="auto" w:vAnchor="page" w:hAnchor="page" w:x="8932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06" w:h="225" w:hRule="exact" w:wrap="auto" w:vAnchor="page" w:hAnchor="page" w:x="10049" w:y="67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670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70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Забезпечення безпечного проходження суден через судноплавні шлюзи</w:t>
      </w:r>
    </w:p>
    <w:p w:rsidR="004E1287" w:rsidRDefault="00020E0D">
      <w:pPr>
        <w:framePr w:w="10104" w:h="240" w:hRule="exact" w:wrap="auto" w:vAnchor="page" w:hAnchor="page" w:x="1082" w:y="751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Підвищення доступності та якості транспортних послуг, підвищення безпеки та економічності транспорту</w:t>
      </w:r>
    </w:p>
    <w:p w:rsidR="004E1287" w:rsidRDefault="00020E0D">
      <w:pPr>
        <w:framePr w:w="1064" w:h="225" w:hRule="exact" w:wrap="auto" w:vAnchor="page" w:hAnchor="page" w:x="5894" w:y="780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4,9</w:t>
      </w:r>
    </w:p>
    <w:p w:rsidR="004E1287" w:rsidRDefault="00020E0D">
      <w:pPr>
        <w:framePr w:w="1036" w:h="225" w:hRule="exact" w:wrap="auto" w:vAnchor="page" w:hAnchor="page" w:x="6958" w:y="780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4,7</w:t>
      </w:r>
    </w:p>
    <w:p w:rsidR="004E1287" w:rsidRDefault="00020E0D">
      <w:pPr>
        <w:framePr w:w="1022" w:h="225" w:hRule="exact" w:wrap="auto" w:vAnchor="page" w:hAnchor="page" w:x="7980" w:y="780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4,7</w:t>
      </w:r>
    </w:p>
    <w:p w:rsidR="004E1287" w:rsidRDefault="00020E0D">
      <w:pPr>
        <w:framePr w:w="1022" w:h="225" w:hRule="exact" w:wrap="auto" w:vAnchor="page" w:hAnchor="page" w:x="8932" w:y="780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4,7</w:t>
      </w:r>
    </w:p>
    <w:p w:rsidR="004E1287" w:rsidRDefault="00020E0D">
      <w:pPr>
        <w:framePr w:w="1006" w:h="225" w:hRule="exact" w:wrap="auto" w:vAnchor="page" w:hAnchor="page" w:x="10049" w:y="780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4,7 </w:t>
      </w:r>
    </w:p>
    <w:p w:rsidR="004E1287" w:rsidRDefault="00020E0D">
      <w:pPr>
        <w:framePr w:w="700" w:h="210" w:hRule="exact" w:wrap="auto" w:vAnchor="page" w:hAnchor="page" w:x="5138" w:y="780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80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кількості травмованих внаслідок дорожньо-транспортних пригод</w:t>
      </w:r>
    </w:p>
    <w:p w:rsidR="004E1287" w:rsidRDefault="00020E0D">
      <w:pPr>
        <w:framePr w:w="1064" w:h="225" w:hRule="exact" w:wrap="auto" w:vAnchor="page" w:hAnchor="page" w:x="5894" w:y="85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36" w:h="225" w:hRule="exact" w:wrap="auto" w:vAnchor="page" w:hAnchor="page" w:x="6958" w:y="85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22" w:h="225" w:hRule="exact" w:wrap="auto" w:vAnchor="page" w:hAnchor="page" w:x="7980" w:y="85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85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06" w:h="225" w:hRule="exact" w:wrap="auto" w:vAnchor="page" w:hAnchor="page" w:x="10049" w:y="85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 </w:t>
      </w:r>
    </w:p>
    <w:p w:rsidR="004E1287" w:rsidRDefault="00020E0D">
      <w:pPr>
        <w:framePr w:w="700" w:h="210" w:hRule="exact" w:wrap="auto" w:vAnchor="page" w:hAnchor="page" w:x="5138" w:y="858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58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кількості загиблих внаслідок загиблих внаслідок дорожньо-транспортних пригод</w:t>
      </w:r>
    </w:p>
    <w:p w:rsidR="004E1287" w:rsidRDefault="00020E0D">
      <w:pPr>
        <w:framePr w:w="1064" w:h="225" w:hRule="exact" w:wrap="auto" w:vAnchor="page" w:hAnchor="page" w:x="5894" w:y="93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26,0</w:t>
      </w:r>
    </w:p>
    <w:p w:rsidR="004E1287" w:rsidRDefault="00020E0D">
      <w:pPr>
        <w:framePr w:w="1036" w:h="225" w:hRule="exact" w:wrap="auto" w:vAnchor="page" w:hAnchor="page" w:x="6958" w:y="93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24,0</w:t>
      </w:r>
    </w:p>
    <w:p w:rsidR="004E1287" w:rsidRDefault="00020E0D">
      <w:pPr>
        <w:framePr w:w="1022" w:h="225" w:hRule="exact" w:wrap="auto" w:vAnchor="page" w:hAnchor="page" w:x="7980" w:y="93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22,0</w:t>
      </w:r>
    </w:p>
    <w:p w:rsidR="004E1287" w:rsidRDefault="00020E0D">
      <w:pPr>
        <w:framePr w:w="1022" w:h="225" w:hRule="exact" w:wrap="auto" w:vAnchor="page" w:hAnchor="page" w:x="8932" w:y="93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06" w:h="225" w:hRule="exact" w:wrap="auto" w:vAnchor="page" w:hAnchor="page" w:x="10049" w:y="93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18,0 </w:t>
      </w:r>
    </w:p>
    <w:p w:rsidR="004E1287" w:rsidRDefault="00020E0D">
      <w:pPr>
        <w:framePr w:w="700" w:h="210" w:hRule="exact" w:wrap="auto" w:vAnchor="page" w:hAnchor="page" w:x="5138" w:y="936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93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місць концентрації ДТП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311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Державне агентство автомобільних доріг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84" style="position:absolute;margin-left:56.65pt;margin-top:174.3pt;width:499.8pt;height:.65pt;z-index:-2512916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85" style="position:absolute;margin-left:56.65pt;margin-top:157.5pt;width:499.8pt;height:.65pt;z-index:-2512906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86" style="position:absolute;margin-left:56.65pt;margin-top:143.5pt;width:499.8pt;height:.65pt;z-index:-25128960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23 765 527,4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6 422 758,5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30 188 285,9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49 102 407,2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61 236,3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49 041 170,9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50 628 858,6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65 328,4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50 563 530,2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51 441 859,7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69 572,1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51 372 287,6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556 289,8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37 312 004,0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37 868 293,8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7" style="position:absolute;z-index:-251288576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388" style="position:absolute;z-index:-251287552;mso-position-horizontal-relative:page;mso-position-vertical-relative:page" from="55.95pt,519.9pt" to="552.3pt,519.9pt" o:allowincell="f" strokeweight="1pt">
            <w10:wrap anchorx="page" anchory="page"/>
          </v:line>
        </w:pict>
      </w:r>
      <w:r>
        <w:rPr>
          <w:noProof/>
        </w:rPr>
        <w:pict>
          <v:line id="_x0000_s1389" style="position:absolute;z-index:-251286528;mso-position-horizontal-relative:page;mso-position-vertical-relative:page" from="55.95pt,480.95pt" to="552.3pt,480.95pt" o:allowincell="f" strokeweight="1pt">
            <w10:wrap anchorx="page" anchory="page"/>
          </v:line>
        </w:pict>
      </w:r>
      <w:r>
        <w:rPr>
          <w:noProof/>
        </w:rPr>
        <w:pict>
          <v:line id="_x0000_s1390" style="position:absolute;z-index:-251285504;mso-position-horizontal-relative:page;mso-position-vertical-relative:page" from="55.95pt,430pt" to="552.3pt,430pt" o:allowincell="f" strokeweight="1pt">
            <w10:wrap anchorx="page" anchory="page"/>
          </v:line>
        </w:pict>
      </w:r>
      <w:r>
        <w:rPr>
          <w:noProof/>
        </w:rPr>
        <w:pict>
          <v:line id="_x0000_s1391" style="position:absolute;z-index:-251284480;mso-position-horizontal-relative:page;mso-position-vertical-relative:page" from="55.95pt,391.05pt" to="552.3pt,391.05pt" o:allowincell="f" strokeweight="1pt">
            <w10:wrap anchorx="page" anchory="page"/>
          </v:line>
        </w:pict>
      </w:r>
      <w:r>
        <w:rPr>
          <w:noProof/>
        </w:rPr>
        <w:pict>
          <v:line id="_x0000_s1392" style="position:absolute;z-index:-251283456;mso-position-horizontal-relative:page;mso-position-vertical-relative:page" from="55.95pt,352.1pt" to="552.3pt,352.1pt" o:allowincell="f" strokeweight="1pt">
            <w10:wrap anchorx="page" anchory="page"/>
          </v:line>
        </w:pict>
      </w:r>
      <w:r>
        <w:rPr>
          <w:noProof/>
        </w:rPr>
        <w:pict>
          <v:line id="_x0000_s1393" style="position:absolute;z-index:-251282432;mso-position-horizontal-relative:page;mso-position-vertical-relative:page" from="55.95pt,313.15pt" to="552.3pt,313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покращення стану мережі автомобільних доріг загального користування, її ефективного функціонування та розвитку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7,3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35,3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93,6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95,9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102,6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км.</w:t>
      </w:r>
    </w:p>
    <w:p w:rsidR="004E1287" w:rsidRDefault="00020E0D">
      <w:pPr>
        <w:framePr w:w="3272" w:h="48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Введено в експлуатацію автодоріг державного значення</w:t>
      </w:r>
    </w:p>
    <w:p w:rsidR="004E1287" w:rsidRDefault="00020E0D">
      <w:pPr>
        <w:framePr w:w="1064" w:h="225" w:hRule="exact" w:wrap="auto" w:vAnchor="page" w:hAnchor="page" w:x="5894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33,7</w:t>
      </w:r>
    </w:p>
    <w:p w:rsidR="004E1287" w:rsidRDefault="00020E0D">
      <w:pPr>
        <w:framePr w:w="1036" w:h="225" w:hRule="exact" w:wrap="auto" w:vAnchor="page" w:hAnchor="page" w:x="6958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82,6</w:t>
      </w:r>
    </w:p>
    <w:p w:rsidR="004E1287" w:rsidRDefault="00020E0D">
      <w:pPr>
        <w:framePr w:w="1022" w:h="225" w:hRule="exact" w:wrap="auto" w:vAnchor="page" w:hAnchor="page" w:x="7980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794,0</w:t>
      </w:r>
    </w:p>
    <w:p w:rsidR="004E1287" w:rsidRDefault="00020E0D">
      <w:pPr>
        <w:framePr w:w="1022" w:h="225" w:hRule="exact" w:wrap="auto" w:vAnchor="page" w:hAnchor="page" w:x="8932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879,5</w:t>
      </w:r>
    </w:p>
    <w:p w:rsidR="004E1287" w:rsidRDefault="00020E0D">
      <w:pPr>
        <w:framePr w:w="1006" w:h="225" w:hRule="exact" w:wrap="auto" w:vAnchor="page" w:hAnchor="page" w:x="10049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1 433,5 </w:t>
      </w:r>
    </w:p>
    <w:p w:rsidR="004E1287" w:rsidRDefault="00020E0D">
      <w:pPr>
        <w:framePr w:w="700" w:h="210" w:hRule="exact" w:wrap="auto" w:vAnchor="page" w:hAnchor="page" w:x="5138" w:y="632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км.</w:t>
      </w:r>
    </w:p>
    <w:p w:rsidR="004E1287" w:rsidRDefault="00020E0D">
      <w:pPr>
        <w:framePr w:w="3272" w:h="720" w:hRule="exact" w:wrap="auto" w:vAnchor="page" w:hAnchor="page" w:x="1082" w:y="63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Протяжність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капітально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відремонтованих автодоріг державного значення</w:t>
      </w:r>
    </w:p>
    <w:p w:rsidR="004E1287" w:rsidRDefault="00020E0D">
      <w:pPr>
        <w:framePr w:w="1064" w:h="225" w:hRule="exact" w:wrap="auto" w:vAnchor="page" w:hAnchor="page" w:x="5894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951,5</w:t>
      </w:r>
    </w:p>
    <w:p w:rsidR="004E1287" w:rsidRDefault="00020E0D">
      <w:pPr>
        <w:framePr w:w="1036" w:h="225" w:hRule="exact" w:wrap="auto" w:vAnchor="page" w:hAnchor="page" w:x="6958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587,5</w:t>
      </w:r>
    </w:p>
    <w:p w:rsidR="004E1287" w:rsidRDefault="00020E0D">
      <w:pPr>
        <w:framePr w:w="1022" w:h="225" w:hRule="exact" w:wrap="auto" w:vAnchor="page" w:hAnchor="page" w:x="7980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8932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710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км.</w:t>
      </w:r>
    </w:p>
    <w:p w:rsidR="004E1287" w:rsidRDefault="00020E0D">
      <w:pPr>
        <w:framePr w:w="3272" w:h="720" w:hRule="exact" w:wrap="auto" w:vAnchor="page" w:hAnchor="page" w:x="1082" w:y="71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Протяжність автодоріг державного значення, на яких здійснено роботи з поточного середнього ремонту</w:t>
      </w:r>
    </w:p>
    <w:p w:rsidR="004E1287" w:rsidRDefault="00020E0D">
      <w:pPr>
        <w:framePr w:w="1064" w:h="225" w:hRule="exact" w:wrap="auto" w:vAnchor="page" w:hAnchor="page" w:x="5894" w:y="78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5 819,0</w:t>
      </w:r>
    </w:p>
    <w:p w:rsidR="004E1287" w:rsidRDefault="00020E0D">
      <w:pPr>
        <w:framePr w:w="1036" w:h="225" w:hRule="exact" w:wrap="auto" w:vAnchor="page" w:hAnchor="page" w:x="6958" w:y="78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7 600,0</w:t>
      </w:r>
    </w:p>
    <w:p w:rsidR="004E1287" w:rsidRDefault="00020E0D">
      <w:pPr>
        <w:framePr w:w="1022" w:h="225" w:hRule="exact" w:wrap="auto" w:vAnchor="page" w:hAnchor="page" w:x="7980" w:y="78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8 450,0</w:t>
      </w:r>
    </w:p>
    <w:p w:rsidR="004E1287" w:rsidRDefault="00020E0D">
      <w:pPr>
        <w:framePr w:w="1022" w:h="225" w:hRule="exact" w:wrap="auto" w:vAnchor="page" w:hAnchor="page" w:x="8932" w:y="78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8 610,0</w:t>
      </w:r>
    </w:p>
    <w:p w:rsidR="004E1287" w:rsidRDefault="00020E0D">
      <w:pPr>
        <w:framePr w:w="1006" w:h="225" w:hRule="exact" w:wrap="auto" w:vAnchor="page" w:hAnchor="page" w:x="10049" w:y="78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8 800,0 </w:t>
      </w:r>
    </w:p>
    <w:p w:rsidR="004E1287" w:rsidRDefault="00020E0D">
      <w:pPr>
        <w:framePr w:w="700" w:h="210" w:hRule="exact" w:wrap="auto" w:vAnchor="page" w:hAnchor="page" w:x="5138" w:y="788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тис.кв.м</w:t>
      </w:r>
      <w:proofErr w:type="spellEnd"/>
    </w:p>
    <w:p w:rsidR="004E1287" w:rsidRDefault="00020E0D">
      <w:pPr>
        <w:framePr w:w="3272" w:h="720" w:hRule="exact" w:wrap="auto" w:vAnchor="page" w:hAnchor="page" w:x="1082" w:y="788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Площа покриття доріг, на яких ліквідовано пошкодження, руйнування та деформації</w:t>
      </w:r>
    </w:p>
    <w:p w:rsidR="004E1287" w:rsidRDefault="00020E0D">
      <w:pPr>
        <w:framePr w:w="1064" w:h="225" w:hRule="exact" w:wrap="auto" w:vAnchor="page" w:hAnchor="page" w:x="5894" w:y="86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18,8</w:t>
      </w:r>
    </w:p>
    <w:p w:rsidR="004E1287" w:rsidRDefault="00020E0D">
      <w:pPr>
        <w:framePr w:w="1036" w:h="225" w:hRule="exact" w:wrap="auto" w:vAnchor="page" w:hAnchor="page" w:x="6958" w:y="86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150,2</w:t>
      </w:r>
    </w:p>
    <w:p w:rsidR="004E1287" w:rsidRDefault="00020E0D">
      <w:pPr>
        <w:framePr w:w="1022" w:h="225" w:hRule="exact" w:wrap="auto" w:vAnchor="page" w:hAnchor="page" w:x="7980" w:y="86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178,6</w:t>
      </w:r>
    </w:p>
    <w:p w:rsidR="004E1287" w:rsidRDefault="00020E0D">
      <w:pPr>
        <w:framePr w:w="1022" w:h="225" w:hRule="exact" w:wrap="auto" w:vAnchor="page" w:hAnchor="page" w:x="8932" w:y="86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396,0</w:t>
      </w:r>
    </w:p>
    <w:p w:rsidR="004E1287" w:rsidRDefault="00020E0D">
      <w:pPr>
        <w:framePr w:w="1006" w:h="225" w:hRule="exact" w:wrap="auto" w:vAnchor="page" w:hAnchor="page" w:x="10049" w:y="86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71,4 </w:t>
      </w:r>
    </w:p>
    <w:p w:rsidR="004E1287" w:rsidRDefault="00020E0D">
      <w:pPr>
        <w:framePr w:w="700" w:h="210" w:hRule="exact" w:wrap="auto" w:vAnchor="page" w:hAnchor="page" w:x="5138" w:y="866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км.</w:t>
      </w:r>
    </w:p>
    <w:p w:rsidR="004E1287" w:rsidRDefault="00020E0D">
      <w:pPr>
        <w:framePr w:w="3272" w:h="960" w:hRule="exact" w:wrap="auto" w:vAnchor="page" w:hAnchor="page" w:x="1082" w:y="866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Протяжність відремонтованих автодоріг з урахуванням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співфінансування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за рахунок кредитних коштів МФО</w:t>
      </w:r>
    </w:p>
    <w:p w:rsidR="004E1287" w:rsidRDefault="00020E0D">
      <w:pPr>
        <w:framePr w:w="1064" w:h="225" w:hRule="exact" w:wrap="auto" w:vAnchor="page" w:hAnchor="page" w:x="5894" w:y="967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115 908,9</w:t>
      </w:r>
    </w:p>
    <w:p w:rsidR="004E1287" w:rsidRDefault="00020E0D">
      <w:pPr>
        <w:framePr w:w="1036" w:h="225" w:hRule="exact" w:wrap="auto" w:vAnchor="page" w:hAnchor="page" w:x="6958" w:y="967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118 241,0</w:t>
      </w:r>
    </w:p>
    <w:p w:rsidR="004E1287" w:rsidRDefault="00020E0D">
      <w:pPr>
        <w:framePr w:w="1022" w:h="225" w:hRule="exact" w:wrap="auto" w:vAnchor="page" w:hAnchor="page" w:x="7980" w:y="967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118 241,0</w:t>
      </w:r>
    </w:p>
    <w:p w:rsidR="004E1287" w:rsidRDefault="00020E0D">
      <w:pPr>
        <w:framePr w:w="1022" w:h="225" w:hRule="exact" w:wrap="auto" w:vAnchor="page" w:hAnchor="page" w:x="8932" w:y="967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129 315,4</w:t>
      </w:r>
    </w:p>
    <w:p w:rsidR="004E1287" w:rsidRDefault="00020E0D">
      <w:pPr>
        <w:framePr w:w="1006" w:h="225" w:hRule="exact" w:wrap="auto" w:vAnchor="page" w:hAnchor="page" w:x="10049" w:y="967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129 315,4 </w:t>
      </w:r>
    </w:p>
    <w:p w:rsidR="004E1287" w:rsidRDefault="00020E0D">
      <w:pPr>
        <w:framePr w:w="700" w:h="210" w:hRule="exact" w:wrap="auto" w:vAnchor="page" w:hAnchor="page" w:x="5138" w:y="967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км.</w:t>
      </w:r>
    </w:p>
    <w:p w:rsidR="004E1287" w:rsidRDefault="00020E0D">
      <w:pPr>
        <w:framePr w:w="3272" w:h="720" w:hRule="exact" w:wrap="auto" w:vAnchor="page" w:hAnchor="page" w:x="1082" w:y="967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Протяжність  доріг місцевого значення, на яких здійснено роботи з реконструкції, ремонту та утримання.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313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Державне агентство автомобільних доріг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94" style="position:absolute;margin-left:56.65pt;margin-top:174.3pt;width:499.8pt;height:.65pt;z-index:-2512814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95" style="position:absolute;margin-left:56.65pt;margin-top:157.5pt;width:499.8pt;height:.65pt;z-index:-2512803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96" style="position:absolute;margin-left:56.65pt;margin-top:143.5pt;width:499.8pt;height:.65pt;z-index:-25127936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11 530 865,2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19 000,0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11 549 865,2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22 171 447,4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22 171 447,4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22 922 027,5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22 922 027,5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23 435 063,2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23 435 063,2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20 000,0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14 675 202,8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14 695 202,8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340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молоді та спорту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97" style="position:absolute;margin-left:56.65pt;margin-top:174.3pt;width:499.8pt;height:.65pt;z-index:-2512783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98" style="position:absolute;margin-left:56.65pt;margin-top:157.5pt;width:499.8pt;height:.65pt;z-index:-2512773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399" style="position:absolute;margin-left:56.65pt;margin-top:143.5pt;width:499.8pt;height:.65pt;z-index:-25127628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902,1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2 539 100,6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2 540 002,7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4 257 909,9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4 257 409,9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4 357 105,8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4 356 605,8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3 642 667,8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3 642 167,8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3 026 063,8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3 026 563,8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0" style="position:absolute;z-index:-251275264;mso-position-horizontal-relative:page;mso-position-vertical-relative:page" from="54.05pt,532.9pt" to="552.3pt,532.9pt" o:allowincell="f" strokeweight="1pt">
            <w10:wrap anchorx="page" anchory="page"/>
          </v:line>
        </w:pict>
      </w:r>
      <w:r>
        <w:rPr>
          <w:noProof/>
        </w:rPr>
        <w:pict>
          <v:line id="_x0000_s1401" style="position:absolute;z-index:-251274240;mso-position-horizontal-relative:page;mso-position-vertical-relative:page" from="54.05pt,465.8pt" to="552.3pt,465.8pt" o:allowincell="f" strokeweight="1pt">
            <w10:wrap anchorx="page" anchory="page"/>
          </v:line>
        </w:pict>
      </w:r>
      <w:r>
        <w:rPr>
          <w:noProof/>
        </w:rPr>
        <w:pict>
          <v:line id="_x0000_s1402" style="position:absolute;z-index:-25127321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403" style="position:absolute;z-index:-251272192;mso-position-horizontal-relative:page;mso-position-vertical-relative:page" from="55.95pt,618.3pt" to="552.3pt,618.3pt" o:allowincell="f" strokeweight="1pt">
            <w10:wrap anchorx="page" anchory="page"/>
          </v:line>
        </w:pict>
      </w:r>
      <w:r>
        <w:rPr>
          <w:noProof/>
        </w:rPr>
        <w:pict>
          <v:line id="_x0000_s1404" style="position:absolute;z-index:-251271168;mso-position-horizontal-relative:page;mso-position-vertical-relative:page" from="55.95pt,515.2pt" to="552.3pt,515.2pt" o:allowincell="f" strokeweight="1pt">
            <w10:wrap anchorx="page" anchory="page"/>
          </v:line>
        </w:pict>
      </w:r>
      <w:r>
        <w:rPr>
          <w:noProof/>
        </w:rPr>
        <w:pict>
          <v:line id="_x0000_s1405" style="position:absolute;z-index:-251270144;mso-position-horizontal-relative:page;mso-position-vertical-relative:page" from="55.95pt,437.45pt" to="552.3pt,437.45pt" o:allowincell="f" strokeweight="1pt">
            <w10:wrap anchorx="page" anchory="page"/>
          </v:line>
        </w:pict>
      </w:r>
      <w:r>
        <w:rPr>
          <w:noProof/>
        </w:rPr>
        <w:pict>
          <v:line id="_x0000_s1406" style="position:absolute;z-index:-251269120;mso-position-horizontal-relative:page;mso-position-vertical-relative:page" from="55.95pt,326.5pt" to="552.3pt,326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Розвиток спорту вищих досягнень та формування позитивного іміджу України у світовому спортивному русі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5,8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Збільшення кількості підготовлених майстрів спорту України  та майстрів спорту міжнародного класу з видів спорту у порівнянні з минулим роком</w:t>
      </w:r>
    </w:p>
    <w:p w:rsidR="004E1287" w:rsidRDefault="00020E0D">
      <w:pPr>
        <w:framePr w:w="1064" w:h="225" w:hRule="exact" w:wrap="auto" w:vAnchor="page" w:hAnchor="page" w:x="5894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25,4</w:t>
      </w:r>
    </w:p>
    <w:p w:rsidR="004E1287" w:rsidRDefault="00020E0D">
      <w:pPr>
        <w:framePr w:w="1036" w:h="225" w:hRule="exact" w:wrap="auto" w:vAnchor="page" w:hAnchor="page" w:x="6958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12,4</w:t>
      </w:r>
    </w:p>
    <w:p w:rsidR="004E1287" w:rsidRDefault="00020E0D">
      <w:pPr>
        <w:framePr w:w="1022" w:h="225" w:hRule="exact" w:wrap="auto" w:vAnchor="page" w:hAnchor="page" w:x="7980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659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160" w:hRule="exact" w:wrap="auto" w:vAnchor="page" w:hAnchor="page" w:x="1082" w:y="65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Збільшення кількості медалей за 1-3 місця, здобутих українськими спортсменами на офіційних змаганнях міжнародного рівня, 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т.ч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. Олімпійських,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Паралімпійських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Дефлімпійських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, Юнацьких Олімпійських, Всесвітніх, Європейських іграх порівняно з минулим роком</w:t>
      </w:r>
    </w:p>
    <w:p w:rsidR="004E1287" w:rsidRDefault="00020E0D">
      <w:pPr>
        <w:framePr w:w="10104" w:h="480" w:hRule="exact" w:wrap="auto" w:vAnchor="page" w:hAnchor="page" w:x="1082" w:y="883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Формування здорової нації шляхом залучення широких верств населення до масового спорту та здорового способу життя, популяризації фізичної культури та спорту, здійснення фізичної реабілітації</w:t>
      </w:r>
    </w:p>
    <w:p w:rsidR="004E1287" w:rsidRDefault="00020E0D">
      <w:pPr>
        <w:framePr w:w="1064" w:h="225" w:hRule="exact" w:wrap="auto" w:vAnchor="page" w:hAnchor="page" w:x="5894" w:y="9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21,1</w:t>
      </w:r>
    </w:p>
    <w:p w:rsidR="004E1287" w:rsidRDefault="00020E0D">
      <w:pPr>
        <w:framePr w:w="1036" w:h="225" w:hRule="exact" w:wrap="auto" w:vAnchor="page" w:hAnchor="page" w:x="6958" w:y="9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15,3</w:t>
      </w:r>
    </w:p>
    <w:p w:rsidR="004E1287" w:rsidRDefault="00020E0D">
      <w:pPr>
        <w:framePr w:w="1022" w:h="225" w:hRule="exact" w:wrap="auto" w:vAnchor="page" w:hAnchor="page" w:x="7980" w:y="9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15,3</w:t>
      </w:r>
    </w:p>
    <w:p w:rsidR="004E1287" w:rsidRDefault="00020E0D">
      <w:pPr>
        <w:framePr w:w="1022" w:h="225" w:hRule="exact" w:wrap="auto" w:vAnchor="page" w:hAnchor="page" w:x="8932" w:y="9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15,3</w:t>
      </w:r>
    </w:p>
    <w:p w:rsidR="004E1287" w:rsidRDefault="00020E0D">
      <w:pPr>
        <w:framePr w:w="1006" w:h="225" w:hRule="exact" w:wrap="auto" w:vAnchor="page" w:hAnchor="page" w:x="10049" w:y="9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15,3 </w:t>
      </w:r>
    </w:p>
    <w:p w:rsidR="004E1287" w:rsidRDefault="00020E0D">
      <w:pPr>
        <w:framePr w:w="700" w:h="210" w:hRule="exact" w:wrap="auto" w:vAnchor="page" w:hAnchor="page" w:x="5138" w:y="93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93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населення, охопленого заходами із забезпечення  розвитку фізичної культури та спорту, у загальній кількості населення</w:t>
      </w:r>
    </w:p>
    <w:p w:rsidR="004E1287" w:rsidRDefault="00020E0D">
      <w:pPr>
        <w:framePr w:w="10104" w:h="240" w:hRule="exact" w:wrap="auto" w:vAnchor="page" w:hAnchor="page" w:x="1082" w:y="103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Сприяння розвитку молоді та забезпечення національно-патріотичного виховання</w:t>
      </w:r>
    </w:p>
    <w:p w:rsidR="004E1287" w:rsidRDefault="00020E0D">
      <w:pPr>
        <w:framePr w:w="1064" w:h="225" w:hRule="exact" w:wrap="auto" w:vAnchor="page" w:hAnchor="page" w:x="5894" w:y="106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15,7</w:t>
      </w:r>
    </w:p>
    <w:p w:rsidR="004E1287" w:rsidRDefault="00020E0D">
      <w:pPr>
        <w:framePr w:w="1036" w:h="225" w:hRule="exact" w:wrap="auto" w:vAnchor="page" w:hAnchor="page" w:x="6958" w:y="106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19,0</w:t>
      </w:r>
    </w:p>
    <w:p w:rsidR="004E1287" w:rsidRDefault="00020E0D">
      <w:pPr>
        <w:framePr w:w="1022" w:h="225" w:hRule="exact" w:wrap="auto" w:vAnchor="page" w:hAnchor="page" w:x="7980" w:y="106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19,0</w:t>
      </w:r>
    </w:p>
    <w:p w:rsidR="004E1287" w:rsidRDefault="00020E0D">
      <w:pPr>
        <w:framePr w:w="1022" w:h="225" w:hRule="exact" w:wrap="auto" w:vAnchor="page" w:hAnchor="page" w:x="8932" w:y="106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19,0</w:t>
      </w:r>
    </w:p>
    <w:p w:rsidR="004E1287" w:rsidRDefault="00020E0D">
      <w:pPr>
        <w:framePr w:w="1006" w:h="225" w:hRule="exact" w:wrap="auto" w:vAnchor="page" w:hAnchor="page" w:x="10049" w:y="1068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19,0 </w:t>
      </w:r>
    </w:p>
    <w:p w:rsidR="004E1287" w:rsidRDefault="00020E0D">
      <w:pPr>
        <w:framePr w:w="700" w:h="210" w:hRule="exact" w:wrap="auto" w:vAnchor="page" w:hAnchor="page" w:x="5138" w:y="1068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680" w:hRule="exact" w:wrap="auto" w:vAnchor="page" w:hAnchor="page" w:x="1082" w:y="1068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молоді, охопленої заходами державної політики у молодіжній сфері, національно-патріотичного виховання молоді, проектами молодіжних та дитячих громадських організацій та інститутів громадянського суспільства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341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 молоді та спорту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07" style="position:absolute;margin-left:56.65pt;margin-top:174.3pt;width:499.8pt;height:.65pt;z-index:-2512680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08" style="position:absolute;margin-left:56.65pt;margin-top:157.5pt;width:499.8pt;height:.65pt;z-index:-2512670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09" style="position:absolute;margin-left:56.65pt;margin-top:143.5pt;width:499.8pt;height:.65pt;z-index:-25126604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146 000,0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146 000,0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600 000,0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600 000,0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350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фінансів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10" style="position:absolute;margin-left:56.65pt;margin-top:174.3pt;width:499.8pt;height:.65pt;z-index:-2512650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11" style="position:absolute;margin-left:56.65pt;margin-top:157.5pt;width:499.8pt;height:.65pt;z-index:-2512640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12" style="position:absolute;margin-left:56.65pt;margin-top:143.5pt;width:499.8pt;height:.65pt;z-index:-25126297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1 288 408,8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13 936 337,1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15 224 745,9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18 952 584,0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15 008 333,0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3 944 251,0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20 987 413,0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15 939 813,6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5 047 599,4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20 610 021,9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16 898 261,8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3 711 760,1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14 335 940,0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720 771,5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15 056 711,5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3" style="position:absolute;z-index:-251261952;mso-position-horizontal-relative:page;mso-position-vertical-relative:page" from="54.05pt,534.65pt" to="552.3pt,534.65pt" o:allowincell="f" strokeweight="1pt">
            <w10:wrap anchorx="page" anchory="page"/>
          </v:line>
        </w:pict>
      </w:r>
      <w:r>
        <w:rPr>
          <w:noProof/>
        </w:rPr>
        <w:pict>
          <v:line id="_x0000_s1414" style="position:absolute;z-index:-25126092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415" style="position:absolute;z-index:-251259904;mso-position-horizontal-relative:page;mso-position-vertical-relative:page" from="55.95pt,751.85pt" to="552.3pt,751.85pt" o:allowincell="f" strokeweight="1pt">
            <w10:wrap anchorx="page" anchory="page"/>
          </v:line>
        </w:pict>
      </w:r>
      <w:r>
        <w:rPr>
          <w:noProof/>
        </w:rPr>
        <w:pict>
          <v:line id="_x0000_s1416" style="position:absolute;z-index:-251258880;mso-position-horizontal-relative:page;mso-position-vertical-relative:page" from="55.95pt,688.9pt" to="552.3pt,688.9pt" o:allowincell="f" strokeweight="1pt">
            <w10:wrap anchorx="page" anchory="page"/>
          </v:line>
        </w:pict>
      </w:r>
      <w:r>
        <w:rPr>
          <w:noProof/>
        </w:rPr>
        <w:pict>
          <v:line id="_x0000_s1417" style="position:absolute;z-index:-251257856;mso-position-horizontal-relative:page;mso-position-vertical-relative:page" from="55.95pt,649.95pt" to="552.3pt,649.95pt" o:allowincell="f" strokeweight="1pt">
            <w10:wrap anchorx="page" anchory="page"/>
          </v:line>
        </w:pict>
      </w:r>
      <w:r>
        <w:rPr>
          <w:noProof/>
        </w:rPr>
        <w:pict>
          <v:line id="_x0000_s1418" style="position:absolute;z-index:-251256832;mso-position-horizontal-relative:page;mso-position-vertical-relative:page" from="55.95pt,611pt" to="552.3pt,611pt" o:allowincell="f" strokeweight="1pt">
            <w10:wrap anchorx="page" anchory="page"/>
          </v:line>
        </w:pict>
      </w:r>
      <w:r>
        <w:rPr>
          <w:noProof/>
        </w:rPr>
        <w:pict>
          <v:line id="_x0000_s1419" style="position:absolute;z-index:-251255808;mso-position-horizontal-relative:page;mso-position-vertical-relative:page" from="55.95pt,572.05pt" to="552.3pt,572.05pt" o:allowincell="f" strokeweight="1pt">
            <w10:wrap anchorx="page" anchory="page"/>
          </v:line>
        </w:pict>
      </w:r>
      <w:r>
        <w:rPr>
          <w:noProof/>
        </w:rPr>
        <w:pict>
          <v:line id="_x0000_s1420" style="position:absolute;z-index:-251254784;mso-position-horizontal-relative:page;mso-position-vertical-relative:page" from="55.95pt,506.3pt" to="552.3pt,506.3pt" o:allowincell="f" strokeweight="1pt">
            <w10:wrap anchorx="page" anchory="page"/>
          </v:line>
        </w:pict>
      </w:r>
      <w:r>
        <w:rPr>
          <w:noProof/>
        </w:rPr>
        <w:pict>
          <v:line id="_x0000_s1421" style="position:absolute;z-index:-251253760;mso-position-horizontal-relative:page;mso-position-vertical-relative:page" from="55.95pt,443.35pt" to="552.3pt,443.35pt" o:allowincell="f" strokeweight="1pt">
            <w10:wrap anchorx="page" anchory="page"/>
          </v:line>
        </w:pict>
      </w:r>
      <w:r>
        <w:rPr>
          <w:noProof/>
        </w:rPr>
        <w:pict>
          <v:line id="_x0000_s1422" style="position:absolute;z-index:-251252736;mso-position-horizontal-relative:page;mso-position-vertical-relative:page" from="55.95pt,404.4pt" to="552.3pt,404.4pt" o:allowincell="f" strokeweight="1pt">
            <w10:wrap anchorx="page" anchory="page"/>
          </v:line>
        </w:pict>
      </w:r>
      <w:r>
        <w:rPr>
          <w:noProof/>
        </w:rPr>
        <w:pict>
          <v:line id="_x0000_s1423" style="position:absolute;z-index:-251251712;mso-position-horizontal-relative:page;mso-position-vertical-relative:page" from="55.95pt,377.45pt" to="552.3pt,377.45pt" o:allowincell="f" strokeweight="1pt">
            <w10:wrap anchorx="page" anchory="page"/>
          </v:line>
        </w:pict>
      </w:r>
      <w:r>
        <w:rPr>
          <w:noProof/>
        </w:rPr>
        <w:pict>
          <v:line id="_x0000_s1424" style="position:absolute;z-index:-251250688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Підвищення ефективності розподілу та використання бюджетних коштів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54,0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57,0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57,0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59,0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59,0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бали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балів України в Індексі відкритості бюджету (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Open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Budget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Index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), не менше</w:t>
      </w:r>
    </w:p>
    <w:p w:rsidR="004E1287" w:rsidRDefault="00020E0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16,5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17,5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18,5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19,5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коштів державного бюджету щодо яких проведено огляд витрат, у загальному обсязі видатків та надання кредитів державного бюджету, наростаючим підсумком</w:t>
      </w:r>
    </w:p>
    <w:p w:rsidR="004E1287" w:rsidRDefault="00020E0D">
      <w:pPr>
        <w:framePr w:w="1064" w:h="225" w:hRule="exact" w:wrap="auto" w:vAnchor="page" w:hAnchor="page" w:x="5894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53,2</w:t>
      </w:r>
    </w:p>
    <w:p w:rsidR="004E1287" w:rsidRDefault="00020E0D">
      <w:pPr>
        <w:framePr w:w="1036" w:h="225" w:hRule="exact" w:wrap="auto" w:vAnchor="page" w:hAnchor="page" w:x="6958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53,0</w:t>
      </w:r>
    </w:p>
    <w:p w:rsidR="004E1287" w:rsidRDefault="00020E0D">
      <w:pPr>
        <w:framePr w:w="1022" w:h="225" w:hRule="exact" w:wrap="auto" w:vAnchor="page" w:hAnchor="page" w:x="7980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51,0</w:t>
      </w:r>
    </w:p>
    <w:p w:rsidR="004E1287" w:rsidRDefault="00020E0D">
      <w:pPr>
        <w:framePr w:w="1022" w:h="225" w:hRule="exact" w:wrap="auto" w:vAnchor="page" w:hAnchor="page" w:x="8932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49,0</w:t>
      </w:r>
    </w:p>
    <w:p w:rsidR="004E1287" w:rsidRDefault="00020E0D">
      <w:pPr>
        <w:framePr w:w="1006" w:h="225" w:hRule="exact" w:wrap="auto" w:vAnchor="page" w:hAnchor="page" w:x="10049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49,0 </w:t>
      </w:r>
    </w:p>
    <w:p w:rsidR="004E1287" w:rsidRDefault="00020E0D">
      <w:pPr>
        <w:framePr w:w="700" w:h="210" w:hRule="exact" w:wrap="auto" w:vAnchor="page" w:hAnchor="page" w:x="5138" w:y="760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760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трансфертів у доходах місцевих бюджетів</w:t>
      </w:r>
    </w:p>
    <w:p w:rsidR="004E1287" w:rsidRDefault="00020E0D">
      <w:pPr>
        <w:framePr w:w="1064" w:h="225" w:hRule="exact" w:wrap="auto" w:vAnchor="page" w:hAnchor="page" w:x="5894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7 562,0</w:t>
      </w:r>
    </w:p>
    <w:p w:rsidR="004E1287" w:rsidRDefault="00020E0D">
      <w:pPr>
        <w:framePr w:w="1036" w:h="225" w:hRule="exact" w:wrap="auto" w:vAnchor="page" w:hAnchor="page" w:x="6958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4 000,0</w:t>
      </w:r>
    </w:p>
    <w:p w:rsidR="004E1287" w:rsidRDefault="00020E0D">
      <w:pPr>
        <w:framePr w:w="1022" w:h="225" w:hRule="exact" w:wrap="auto" w:vAnchor="page" w:hAnchor="page" w:x="7980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6 000,0</w:t>
      </w:r>
    </w:p>
    <w:p w:rsidR="004E1287" w:rsidRDefault="00020E0D">
      <w:pPr>
        <w:framePr w:w="1022" w:h="225" w:hRule="exact" w:wrap="auto" w:vAnchor="page" w:hAnchor="page" w:x="8932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</w:t>
      </w:r>
    </w:p>
    <w:p w:rsidR="004E1287" w:rsidRDefault="00020E0D">
      <w:pPr>
        <w:framePr w:w="1006" w:h="225" w:hRule="exact" w:wrap="auto" w:vAnchor="page" w:hAnchor="page" w:x="10049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3 000,0 </w:t>
      </w:r>
    </w:p>
    <w:p w:rsidR="004E1287" w:rsidRDefault="00020E0D">
      <w:pPr>
        <w:framePr w:w="700" w:h="210" w:hRule="exact" w:wrap="auto" w:vAnchor="page" w:hAnchor="page" w:x="5138" w:y="814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14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наданих за результатами верифікації рекомендацій щодо виявлення недостовірної інформації</w:t>
      </w:r>
    </w:p>
    <w:p w:rsidR="004E1287" w:rsidRDefault="00020E0D">
      <w:pPr>
        <w:framePr w:w="1064" w:h="225" w:hRule="exact" w:wrap="auto" w:vAnchor="page" w:hAnchor="page" w:x="5894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15 927,0</w:t>
      </w:r>
    </w:p>
    <w:p w:rsidR="004E1287" w:rsidRDefault="00020E0D">
      <w:pPr>
        <w:framePr w:w="1036" w:h="225" w:hRule="exact" w:wrap="auto" w:vAnchor="page" w:hAnchor="page" w:x="6958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50 000,0</w:t>
      </w:r>
    </w:p>
    <w:p w:rsidR="004E1287" w:rsidRDefault="00020E0D">
      <w:pPr>
        <w:framePr w:w="1022" w:h="225" w:hRule="exact" w:wrap="auto" w:vAnchor="page" w:hAnchor="page" w:x="7980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55 693,0</w:t>
      </w:r>
    </w:p>
    <w:p w:rsidR="004E1287" w:rsidRDefault="00020E0D">
      <w:pPr>
        <w:framePr w:w="1022" w:h="225" w:hRule="exact" w:wrap="auto" w:vAnchor="page" w:hAnchor="page" w:x="8932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55 693,0</w:t>
      </w:r>
    </w:p>
    <w:p w:rsidR="004E1287" w:rsidRDefault="00020E0D">
      <w:pPr>
        <w:framePr w:w="1006" w:h="225" w:hRule="exact" w:wrap="auto" w:vAnchor="page" w:hAnchor="page" w:x="10049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55 693,0 </w:t>
      </w:r>
    </w:p>
    <w:p w:rsidR="004E1287" w:rsidRDefault="00020E0D">
      <w:pPr>
        <w:framePr w:w="700" w:h="210" w:hRule="exact" w:wrap="auto" w:vAnchor="page" w:hAnchor="page" w:x="5138" w:y="89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8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розпорядників  та одержувачів бюджетних коштів, які здійснюють платежі через систему дистанційного обслуговування "Клієнт казначейства - Казначейство"</w:t>
      </w:r>
    </w:p>
    <w:p w:rsidR="004E1287" w:rsidRDefault="00020E0D">
      <w:pPr>
        <w:framePr w:w="10104" w:h="480" w:hRule="exact" w:wrap="auto" w:vAnchor="page" w:hAnchor="page" w:x="1082" w:y="1021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Проста, ефективна, справедлива податкова та митна система, що сприяє економічному розвитку та відповідає стандартам ЄС</w:t>
      </w:r>
    </w:p>
    <w:p w:rsidR="004E1287" w:rsidRDefault="00020E0D">
      <w:pPr>
        <w:framePr w:w="1064" w:h="225" w:hRule="exact" w:wrap="auto" w:vAnchor="page" w:hAnchor="page" w:x="5894" w:y="107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</w:t>
      </w:r>
    </w:p>
    <w:p w:rsidR="004E1287" w:rsidRDefault="00020E0D">
      <w:pPr>
        <w:framePr w:w="1036" w:h="225" w:hRule="exact" w:wrap="auto" w:vAnchor="page" w:hAnchor="page" w:x="6958" w:y="107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</w:t>
      </w:r>
    </w:p>
    <w:p w:rsidR="004E1287" w:rsidRDefault="00020E0D">
      <w:pPr>
        <w:framePr w:w="1022" w:h="225" w:hRule="exact" w:wrap="auto" w:vAnchor="page" w:hAnchor="page" w:x="7980" w:y="107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</w:t>
      </w:r>
    </w:p>
    <w:p w:rsidR="004E1287" w:rsidRDefault="00020E0D">
      <w:pPr>
        <w:framePr w:w="1022" w:h="225" w:hRule="exact" w:wrap="auto" w:vAnchor="page" w:hAnchor="page" w:x="8932" w:y="107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</w:t>
      </w:r>
    </w:p>
    <w:p w:rsidR="004E1287" w:rsidRDefault="00020E0D">
      <w:pPr>
        <w:framePr w:w="1006" w:h="225" w:hRule="exact" w:wrap="auto" w:vAnchor="page" w:hAnchor="page" w:x="10049" w:y="107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 </w:t>
      </w:r>
    </w:p>
    <w:p w:rsidR="004E1287" w:rsidRDefault="00020E0D">
      <w:pPr>
        <w:framePr w:w="700" w:h="210" w:hRule="exact" w:wrap="auto" w:vAnchor="page" w:hAnchor="page" w:x="5138" w:y="1072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720" w:hRule="exact" w:wrap="auto" w:vAnchor="page" w:hAnchor="page" w:x="1082" w:y="1072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Місце в рейтингу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Doing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Business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за показником "Оподаткування", не нижче</w:t>
      </w:r>
    </w:p>
    <w:p w:rsidR="004E1287" w:rsidRDefault="00020E0D">
      <w:pPr>
        <w:framePr w:w="1064" w:h="225" w:hRule="exact" w:wrap="auto" w:vAnchor="page" w:hAnchor="page" w:x="5894" w:y="115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33</w:t>
      </w:r>
    </w:p>
    <w:p w:rsidR="004E1287" w:rsidRDefault="00020E0D">
      <w:pPr>
        <w:framePr w:w="1036" w:h="225" w:hRule="exact" w:wrap="auto" w:vAnchor="page" w:hAnchor="page" w:x="6958" w:y="115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33</w:t>
      </w:r>
    </w:p>
    <w:p w:rsidR="004E1287" w:rsidRDefault="00020E0D">
      <w:pPr>
        <w:framePr w:w="1022" w:h="225" w:hRule="exact" w:wrap="auto" w:vAnchor="page" w:hAnchor="page" w:x="7980" w:y="115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</w:t>
      </w:r>
    </w:p>
    <w:p w:rsidR="004E1287" w:rsidRDefault="00020E0D">
      <w:pPr>
        <w:framePr w:w="1022" w:h="225" w:hRule="exact" w:wrap="auto" w:vAnchor="page" w:hAnchor="page" w:x="8932" w:y="115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</w:t>
      </w:r>
    </w:p>
    <w:p w:rsidR="004E1287" w:rsidRDefault="00020E0D">
      <w:pPr>
        <w:framePr w:w="1006" w:h="225" w:hRule="exact" w:wrap="auto" w:vAnchor="page" w:hAnchor="page" w:x="10049" w:y="115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 </w:t>
      </w:r>
    </w:p>
    <w:p w:rsidR="004E1287" w:rsidRDefault="00020E0D">
      <w:pPr>
        <w:framePr w:w="700" w:h="210" w:hRule="exact" w:wrap="auto" w:vAnchor="page" w:hAnchor="page" w:x="5138" w:y="1150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720" w:hRule="exact" w:wrap="auto" w:vAnchor="page" w:hAnchor="page" w:x="1082" w:y="1150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перерозподілу ВВП через доходи зведеного бюджету, % ВВП, +/- 1 для 2020-2022 років</w:t>
      </w:r>
    </w:p>
    <w:p w:rsidR="004E1287" w:rsidRDefault="00020E0D">
      <w:pPr>
        <w:framePr w:w="1064" w:h="225" w:hRule="exact" w:wrap="auto" w:vAnchor="page" w:hAnchor="page" w:x="5894" w:y="122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74</w:t>
      </w:r>
    </w:p>
    <w:p w:rsidR="004E1287" w:rsidRDefault="00020E0D">
      <w:pPr>
        <w:framePr w:w="1036" w:h="225" w:hRule="exact" w:wrap="auto" w:vAnchor="page" w:hAnchor="page" w:x="6958" w:y="122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</w:t>
      </w:r>
    </w:p>
    <w:p w:rsidR="004E1287" w:rsidRDefault="00020E0D">
      <w:pPr>
        <w:framePr w:w="1022" w:h="225" w:hRule="exact" w:wrap="auto" w:vAnchor="page" w:hAnchor="page" w:x="7980" w:y="122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76</w:t>
      </w:r>
    </w:p>
    <w:p w:rsidR="004E1287" w:rsidRDefault="00020E0D">
      <w:pPr>
        <w:framePr w:w="1022" w:h="225" w:hRule="exact" w:wrap="auto" w:vAnchor="page" w:hAnchor="page" w:x="8932" w:y="122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77</w:t>
      </w:r>
    </w:p>
    <w:p w:rsidR="004E1287" w:rsidRDefault="00020E0D">
      <w:pPr>
        <w:framePr w:w="1006" w:h="225" w:hRule="exact" w:wrap="auto" w:vAnchor="page" w:hAnchor="page" w:x="10049" w:y="122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78 </w:t>
      </w:r>
    </w:p>
    <w:p w:rsidR="004E1287" w:rsidRDefault="00020E0D">
      <w:pPr>
        <w:framePr w:w="700" w:h="210" w:hRule="exact" w:wrap="auto" w:vAnchor="page" w:hAnchor="page" w:x="5138" w:y="1228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720" w:hRule="exact" w:wrap="auto" w:vAnchor="page" w:hAnchor="page" w:x="1082" w:y="1228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податкових декларацій, поданих за допомогою електронних сервісів ДФС</w:t>
      </w:r>
    </w:p>
    <w:p w:rsidR="004E1287" w:rsidRDefault="00020E0D">
      <w:pPr>
        <w:framePr w:w="1064" w:h="225" w:hRule="exact" w:wrap="auto" w:vAnchor="page" w:hAnchor="page" w:x="5894" w:y="130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</w:t>
      </w:r>
    </w:p>
    <w:p w:rsidR="004E1287" w:rsidRDefault="00020E0D">
      <w:pPr>
        <w:framePr w:w="1036" w:h="225" w:hRule="exact" w:wrap="auto" w:vAnchor="page" w:hAnchor="page" w:x="6958" w:y="130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</w:t>
      </w:r>
    </w:p>
    <w:p w:rsidR="004E1287" w:rsidRDefault="00020E0D">
      <w:pPr>
        <w:framePr w:w="1022" w:h="225" w:hRule="exact" w:wrap="auto" w:vAnchor="page" w:hAnchor="page" w:x="7980" w:y="130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</w:t>
      </w:r>
    </w:p>
    <w:p w:rsidR="004E1287" w:rsidRDefault="00020E0D">
      <w:pPr>
        <w:framePr w:w="1022" w:h="225" w:hRule="exact" w:wrap="auto" w:vAnchor="page" w:hAnchor="page" w:x="8932" w:y="130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</w:t>
      </w:r>
    </w:p>
    <w:p w:rsidR="004E1287" w:rsidRDefault="00020E0D">
      <w:pPr>
        <w:framePr w:w="1006" w:h="225" w:hRule="exact" w:wrap="auto" w:vAnchor="page" w:hAnchor="page" w:x="10049" w:y="130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 </w:t>
      </w:r>
    </w:p>
    <w:p w:rsidR="004E1287" w:rsidRDefault="00020E0D">
      <w:pPr>
        <w:framePr w:w="700" w:h="210" w:hRule="exact" w:wrap="auto" w:vAnchor="page" w:hAnchor="page" w:x="5138" w:y="1305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720" w:hRule="exact" w:wrap="auto" w:vAnchor="page" w:hAnchor="page" w:x="1082" w:y="1305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фактичного обсягу відшкодування ПДВ у заявленому до відшкодування</w:t>
      </w:r>
    </w:p>
    <w:p w:rsidR="004E1287" w:rsidRDefault="00020E0D">
      <w:pPr>
        <w:framePr w:w="1064" w:h="225" w:hRule="exact" w:wrap="auto" w:vAnchor="page" w:hAnchor="page" w:x="5894" w:y="13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</w:t>
      </w:r>
    </w:p>
    <w:p w:rsidR="004E1287" w:rsidRDefault="00020E0D">
      <w:pPr>
        <w:framePr w:w="1036" w:h="225" w:hRule="exact" w:wrap="auto" w:vAnchor="page" w:hAnchor="page" w:x="6958" w:y="13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</w:t>
      </w:r>
    </w:p>
    <w:p w:rsidR="004E1287" w:rsidRDefault="00020E0D">
      <w:pPr>
        <w:framePr w:w="1022" w:h="225" w:hRule="exact" w:wrap="auto" w:vAnchor="page" w:hAnchor="page" w:x="7980" w:y="13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</w:t>
      </w:r>
    </w:p>
    <w:p w:rsidR="004E1287" w:rsidRDefault="00020E0D">
      <w:pPr>
        <w:framePr w:w="1022" w:h="225" w:hRule="exact" w:wrap="auto" w:vAnchor="page" w:hAnchor="page" w:x="8932" w:y="13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</w:t>
      </w:r>
    </w:p>
    <w:p w:rsidR="004E1287" w:rsidRDefault="00020E0D">
      <w:pPr>
        <w:framePr w:w="1006" w:h="225" w:hRule="exact" w:wrap="auto" w:vAnchor="page" w:hAnchor="page" w:x="10049" w:y="1383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</w:t>
      </w:r>
    </w:p>
    <w:p w:rsidR="004E1287" w:rsidRDefault="00020E0D">
      <w:pPr>
        <w:framePr w:w="700" w:h="210" w:hRule="exact" w:wrap="auto" w:vAnchor="page" w:hAnchor="page" w:x="5138" w:y="1383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1200" w:hRule="exact" w:wrap="auto" w:vAnchor="page" w:hAnchor="page" w:x="1082" w:y="1383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Зниження податкового боргу по відношенню до суми боргу станом на початок поточного року та без врахування боргу, який виник у </w:t>
      </w:r>
    </w:p>
    <w:p w:rsidR="004E1287" w:rsidRDefault="00020E0D">
      <w:pPr>
        <w:framePr w:w="3272" w:h="1200" w:hRule="exact" w:wrap="auto" w:vAnchor="page" w:hAnchor="page" w:x="1082" w:y="1383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поточному році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5" style="position:absolute;left:0;text-align:left;z-index:-251249664;mso-position-horizontal-relative:page;mso-position-vertical-relative:page" from="54.05pt,4in" to="552.3pt,4in" o:allowincell="f" strokeweight="1pt">
            <w10:wrap anchorx="page" anchory="page"/>
          </v:line>
        </w:pict>
      </w:r>
      <w:r>
        <w:rPr>
          <w:noProof/>
        </w:rPr>
        <w:pict>
          <v:line id="_x0000_s1426" style="position:absolute;left:0;text-align:left;z-index:-251248640;mso-position-horizontal-relative:page;mso-position-vertical-relative:page" from="55.95pt,517.2pt" to="552.3pt,517.2pt" o:allowincell="f" strokeweight="1pt">
            <w10:wrap anchorx="page" anchory="page"/>
          </v:line>
        </w:pict>
      </w:r>
      <w:r>
        <w:rPr>
          <w:noProof/>
        </w:rPr>
        <w:pict>
          <v:line id="_x0000_s1427" style="position:absolute;left:0;text-align:left;z-index:-251247616;mso-position-horizontal-relative:page;mso-position-vertical-relative:page" from="55.95pt,442.25pt" to="552.3pt,442.25pt" o:allowincell="f" strokeweight="1pt">
            <w10:wrap anchorx="page" anchory="page"/>
          </v:line>
        </w:pict>
      </w:r>
      <w:r>
        <w:rPr>
          <w:noProof/>
        </w:rPr>
        <w:pict>
          <v:line id="_x0000_s1428" style="position:absolute;left:0;text-align:left;z-index:-251246592;mso-position-horizontal-relative:page;mso-position-vertical-relative:page" from="55.95pt,367.3pt" to="552.3pt,367.3pt" o:allowincell="f" strokeweight="1pt">
            <w10:wrap anchorx="page" anchory="page"/>
          </v:line>
        </w:pict>
      </w:r>
      <w:r>
        <w:rPr>
          <w:noProof/>
        </w:rPr>
        <w:pict>
          <v:line id="_x0000_s1429" style="position:absolute;left:0;text-align:left;z-index:-251245568;mso-position-horizontal-relative:page;mso-position-vertical-relative:page" from="55.95pt,340.35pt" to="552.3pt,340.35pt" o:allowincell="f" strokeweight="1pt">
            <w10:wrap anchorx="page" anchory="page"/>
          </v:line>
        </w:pict>
      </w:r>
      <w:r>
        <w:rPr>
          <w:noProof/>
        </w:rPr>
        <w:pict>
          <v:line id="_x0000_s1430" style="position:absolute;left:0;text-align:left;z-index:-251244544;mso-position-horizontal-relative:page;mso-position-vertical-relative:page" from="55.95pt,313.4pt" to="552.3pt,313.4pt" o:allowincell="f" strokeweight="1pt">
            <w10:wrap anchorx="page" anchory="page"/>
          </v:line>
        </w:pict>
      </w:r>
      <w:r>
        <w:rPr>
          <w:noProof/>
        </w:rPr>
        <w:pict>
          <v:line id="_x0000_s1431" style="position:absolute;left:0;text-align:left;z-index:-251243520;mso-position-horizontal-relative:page;mso-position-vertical-relative:page" from="55.95pt,259.65pt" to="552.3pt,259.65pt" o:allowincell="f" strokeweight="1pt">
            <w10:wrap anchorx="page" anchory="page"/>
          </v:line>
        </w:pict>
      </w:r>
      <w:r>
        <w:rPr>
          <w:noProof/>
        </w:rPr>
        <w:pict>
          <v:line id="_x0000_s1432" style="position:absolute;left:0;text-align:left;z-index:-251242496;mso-position-horizontal-relative:page;mso-position-vertical-relative:page" from="55.95pt,208.7pt" to="552.3pt,208.7pt" o:allowincell="f" strokeweight="1pt">
            <w10:wrap anchorx="page" anchory="page"/>
          </v:line>
        </w:pict>
      </w:r>
      <w:r>
        <w:rPr>
          <w:noProof/>
        </w:rPr>
        <w:pict>
          <v:line id="_x0000_s1433" style="position:absolute;left:0;text-align:left;z-index:-251241472;mso-position-horizontal-relative:page;mso-position-vertical-relative:page" from="55.95pt,145.75pt" to="552.3pt,145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156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148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133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119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106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120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Середній час митного оформлення товарів в режимі імпорту з урахуванням впровадження інституту авторизованих економічних операторів</w:t>
      </w:r>
    </w:p>
    <w:p w:rsidR="004E1287" w:rsidRDefault="00020E0D">
      <w:pPr>
        <w:framePr w:w="1064" w:h="225" w:hRule="exact" w:wrap="auto" w:vAnchor="page" w:hAnchor="page" w:x="5894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</w:t>
      </w:r>
    </w:p>
    <w:p w:rsidR="004E1287" w:rsidRDefault="00020E0D">
      <w:pPr>
        <w:framePr w:w="1036" w:h="225" w:hRule="exact" w:wrap="auto" w:vAnchor="page" w:hAnchor="page" w:x="6958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</w:t>
      </w:r>
    </w:p>
    <w:p w:rsidR="004E1287" w:rsidRDefault="00020E0D">
      <w:pPr>
        <w:framePr w:w="1022" w:h="225" w:hRule="exact" w:wrap="auto" w:vAnchor="page" w:hAnchor="page" w:x="7980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44</w:t>
      </w:r>
    </w:p>
    <w:p w:rsidR="004E1287" w:rsidRDefault="00020E0D">
      <w:pPr>
        <w:framePr w:w="1022" w:h="225" w:hRule="exact" w:wrap="auto" w:vAnchor="page" w:hAnchor="page" w:x="8932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</w:t>
      </w:r>
    </w:p>
    <w:p w:rsidR="004E1287" w:rsidRDefault="00020E0D">
      <w:pPr>
        <w:framePr w:w="1006" w:h="225" w:hRule="exact" w:wrap="auto" w:vAnchor="page" w:hAnchor="page" w:x="10049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34 </w:t>
      </w:r>
    </w:p>
    <w:p w:rsidR="004E1287" w:rsidRDefault="00020E0D">
      <w:pPr>
        <w:framePr w:w="700" w:h="210" w:hRule="exact" w:wrap="auto" w:vAnchor="page" w:hAnchor="page" w:x="5138" w:y="297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1200" w:hRule="exact" w:wrap="auto" w:vAnchor="page" w:hAnchor="page" w:x="1082" w:y="29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Середній час митного оформлення товарів в режимі експорту з урахуванням впровадження інституту авторизованих економічних операторів</w:t>
      </w:r>
    </w:p>
    <w:p w:rsidR="004E1287" w:rsidRDefault="00020E0D">
      <w:pPr>
        <w:framePr w:w="1064" w:h="225" w:hRule="exact" w:wrap="auto" w:vAnchor="page" w:hAnchor="page" w:x="5894" w:y="42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</w:t>
      </w:r>
    </w:p>
    <w:p w:rsidR="004E1287" w:rsidRDefault="00020E0D">
      <w:pPr>
        <w:framePr w:w="1036" w:h="225" w:hRule="exact" w:wrap="auto" w:vAnchor="page" w:hAnchor="page" w:x="6958" w:y="42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</w:t>
      </w:r>
    </w:p>
    <w:p w:rsidR="004E1287" w:rsidRDefault="00020E0D">
      <w:pPr>
        <w:framePr w:w="1022" w:h="225" w:hRule="exact" w:wrap="auto" w:vAnchor="page" w:hAnchor="page" w:x="7980" w:y="42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</w:t>
      </w:r>
    </w:p>
    <w:p w:rsidR="004E1287" w:rsidRDefault="00020E0D">
      <w:pPr>
        <w:framePr w:w="1022" w:h="225" w:hRule="exact" w:wrap="auto" w:vAnchor="page" w:hAnchor="page" w:x="8932" w:y="42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</w:t>
      </w:r>
    </w:p>
    <w:p w:rsidR="004E1287" w:rsidRDefault="00020E0D">
      <w:pPr>
        <w:framePr w:w="1006" w:h="225" w:hRule="exact" w:wrap="auto" w:vAnchor="page" w:hAnchor="page" w:x="10049" w:y="423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</w:t>
      </w:r>
    </w:p>
    <w:p w:rsidR="004E1287" w:rsidRDefault="00020E0D">
      <w:pPr>
        <w:framePr w:w="700" w:h="210" w:hRule="exact" w:wrap="auto" w:vAnchor="page" w:hAnchor="page" w:x="5138" w:y="423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960" w:hRule="exact" w:wrap="auto" w:vAnchor="page" w:hAnchor="page" w:x="1082" w:y="423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Середній час митного оформлення товарів в режимі транзиту з урахуванням впровадження режиму спільного транзиту</w:t>
      </w:r>
    </w:p>
    <w:p w:rsidR="004E1287" w:rsidRDefault="00020E0D">
      <w:pPr>
        <w:framePr w:w="10104" w:h="480" w:hRule="exact" w:wrap="auto" w:vAnchor="page" w:hAnchor="page" w:x="1082" w:y="528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Фінансова система, що забезпечує підтримку макроекономічної стабільності, ефективний фінансовий моніторинг та використання ресурсів для економічного розвитку</w:t>
      </w:r>
    </w:p>
    <w:p w:rsidR="004E1287" w:rsidRDefault="00020E0D">
      <w:pPr>
        <w:framePr w:w="1064" w:h="225" w:hRule="exact" w:wrap="auto" w:vAnchor="page" w:hAnchor="page" w:x="5894" w:y="57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1,7</w:t>
      </w:r>
    </w:p>
    <w:p w:rsidR="004E1287" w:rsidRDefault="00020E0D">
      <w:pPr>
        <w:framePr w:w="1036" w:h="225" w:hRule="exact" w:wrap="auto" w:vAnchor="page" w:hAnchor="page" w:x="6958" w:y="57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2,3</w:t>
      </w:r>
    </w:p>
    <w:p w:rsidR="004E1287" w:rsidRDefault="00020E0D">
      <w:pPr>
        <w:framePr w:w="1022" w:h="225" w:hRule="exact" w:wrap="auto" w:vAnchor="page" w:hAnchor="page" w:x="7980" w:y="57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2,1</w:t>
      </w:r>
    </w:p>
    <w:p w:rsidR="004E1287" w:rsidRDefault="00020E0D">
      <w:pPr>
        <w:framePr w:w="1022" w:h="225" w:hRule="exact" w:wrap="auto" w:vAnchor="page" w:hAnchor="page" w:x="8932" w:y="57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1,9</w:t>
      </w:r>
    </w:p>
    <w:p w:rsidR="004E1287" w:rsidRDefault="00020E0D">
      <w:pPr>
        <w:framePr w:w="1006" w:h="225" w:hRule="exact" w:wrap="auto" w:vAnchor="page" w:hAnchor="page" w:x="10049" w:y="57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1,7 </w:t>
      </w:r>
    </w:p>
    <w:p w:rsidR="004E1287" w:rsidRDefault="00020E0D">
      <w:pPr>
        <w:framePr w:w="700" w:h="210" w:hRule="exact" w:wrap="auto" w:vAnchor="page" w:hAnchor="page" w:x="5138" w:y="578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78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Дефіцит державного бюджету, % ВВП, не вище</w:t>
      </w:r>
    </w:p>
    <w:p w:rsidR="004E1287" w:rsidRDefault="00020E0D">
      <w:pPr>
        <w:framePr w:w="1064" w:h="225" w:hRule="exact" w:wrap="auto" w:vAnchor="page" w:hAnchor="page" w:x="5894" w:y="63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52,3</w:t>
      </w:r>
    </w:p>
    <w:p w:rsidR="004E1287" w:rsidRDefault="00020E0D">
      <w:pPr>
        <w:framePr w:w="1036" w:h="225" w:hRule="exact" w:wrap="auto" w:vAnchor="page" w:hAnchor="page" w:x="6958" w:y="63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52,2</w:t>
      </w:r>
    </w:p>
    <w:p w:rsidR="004E1287" w:rsidRDefault="00020E0D">
      <w:pPr>
        <w:framePr w:w="1022" w:h="225" w:hRule="exact" w:wrap="auto" w:vAnchor="page" w:hAnchor="page" w:x="7980" w:y="63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49,0</w:t>
      </w:r>
    </w:p>
    <w:p w:rsidR="004E1287" w:rsidRDefault="00020E0D">
      <w:pPr>
        <w:framePr w:w="1022" w:h="225" w:hRule="exact" w:wrap="auto" w:vAnchor="page" w:hAnchor="page" w:x="8932" w:y="63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46,1</w:t>
      </w:r>
    </w:p>
    <w:p w:rsidR="004E1287" w:rsidRDefault="00020E0D">
      <w:pPr>
        <w:framePr w:w="1006" w:h="225" w:hRule="exact" w:wrap="auto" w:vAnchor="page" w:hAnchor="page" w:x="10049" w:y="63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46,1 </w:t>
      </w:r>
    </w:p>
    <w:p w:rsidR="004E1287" w:rsidRDefault="00020E0D">
      <w:pPr>
        <w:framePr w:w="700" w:h="210" w:hRule="exact" w:wrap="auto" w:vAnchor="page" w:hAnchor="page" w:x="5138" w:y="63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63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державного боргу, % ВВП, не вище</w:t>
      </w:r>
    </w:p>
    <w:p w:rsidR="004E1287" w:rsidRDefault="00020E0D">
      <w:pPr>
        <w:framePr w:w="1064" w:h="225" w:hRule="exact" w:wrap="auto" w:vAnchor="page" w:hAnchor="page" w:x="5894" w:y="6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</w:t>
      </w:r>
    </w:p>
    <w:p w:rsidR="004E1287" w:rsidRDefault="00020E0D">
      <w:pPr>
        <w:framePr w:w="1036" w:h="225" w:hRule="exact" w:wrap="auto" w:vAnchor="page" w:hAnchor="page" w:x="6958" w:y="6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6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43,0</w:t>
      </w:r>
    </w:p>
    <w:p w:rsidR="004E1287" w:rsidRDefault="00020E0D">
      <w:pPr>
        <w:framePr w:w="1022" w:h="225" w:hRule="exact" w:wrap="auto" w:vAnchor="page" w:hAnchor="page" w:x="8932" w:y="6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42,0</w:t>
      </w:r>
    </w:p>
    <w:p w:rsidR="004E1287" w:rsidRDefault="00020E0D">
      <w:pPr>
        <w:framePr w:w="1006" w:h="225" w:hRule="exact" w:wrap="auto" w:vAnchor="page" w:hAnchor="page" w:x="10049" w:y="68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24,0 </w:t>
      </w:r>
    </w:p>
    <w:p w:rsidR="004E1287" w:rsidRDefault="00020E0D">
      <w:pPr>
        <w:framePr w:w="700" w:h="210" w:hRule="exact" w:wrap="auto" w:vAnchor="page" w:hAnchor="page" w:x="5138" w:y="68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68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банків державного сектору в активах банківської системи</w:t>
      </w:r>
    </w:p>
    <w:p w:rsidR="004E1287" w:rsidRDefault="00020E0D">
      <w:pPr>
        <w:framePr w:w="1064" w:h="225" w:hRule="exact" w:wrap="auto" w:vAnchor="page" w:hAnchor="page" w:x="5894" w:y="74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36" w:h="225" w:hRule="exact" w:wrap="auto" w:vAnchor="page" w:hAnchor="page" w:x="6958" w:y="74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74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22" w:h="225" w:hRule="exact" w:wrap="auto" w:vAnchor="page" w:hAnchor="page" w:x="8932" w:y="74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740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740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740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Підвищення рівня боротьби з відмиванням коштів та фінансуванням тероризму в Україні шляхом реалізації рекомендацій Комітету Ради Європи MONEYVAL за результатами 5-го раунду оцінки України, не нижче</w:t>
      </w:r>
    </w:p>
    <w:p w:rsidR="004E1287" w:rsidRDefault="00020E0D">
      <w:pPr>
        <w:framePr w:w="1064" w:h="225" w:hRule="exact" w:wrap="auto" w:vAnchor="page" w:hAnchor="page" w:x="5894" w:y="89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89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89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8932" w:y="89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06" w:h="225" w:hRule="exact" w:wrap="auto" w:vAnchor="page" w:hAnchor="page" w:x="10049" w:y="89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890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кількість</w:t>
      </w:r>
    </w:p>
    <w:p w:rsidR="004E1287" w:rsidRDefault="00020E0D">
      <w:pPr>
        <w:framePr w:w="3272" w:h="1440" w:hRule="exact" w:wrap="auto" w:vAnchor="page" w:hAnchor="page" w:x="1082" w:y="890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Підвищення рейтингу за зобов'язаннями в іноземній валюті за шкалою рейтингового агентства Standard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and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poors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 на кількість позицій, порівняно з рівнем у 2018 році "В", кількість позицій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351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фінансів України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34" style="position:absolute;margin-left:56.65pt;margin-top:174.3pt;width:499.8pt;height:.65pt;z-index:-2512404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35" style="position:absolute;margin-left:56.65pt;margin-top:157.5pt;width:499.8pt;height:.65pt;z-index:-2512394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36" style="position:absolute;margin-left:56.65pt;margin-top:143.5pt;width:499.8pt;height:.65pt;z-index:-25123840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408 950,0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271 691 885,2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272 100 835,2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181 826 718,0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179 268 472,9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2 558 245,1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202 868 531,9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199 182 756,9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3 685 775,0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216 120 653,9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207 859 359,2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8 261 294,7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243 971 195,4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2 632 684,0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246 603 879,4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855CD" w:rsidRDefault="00F855CD" w:rsidP="00F855C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19"/>
          <w:szCs w:val="19"/>
        </w:rPr>
        <w:t>360</w:t>
      </w:r>
    </w:p>
    <w:p w:rsidR="00F855CD" w:rsidRDefault="00F855CD" w:rsidP="00F855C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19"/>
          <w:szCs w:val="19"/>
        </w:rPr>
        <w:t>Міністерство юстиції України</w:t>
      </w:r>
    </w:p>
    <w:p w:rsidR="00F855CD" w:rsidRDefault="00F855CD" w:rsidP="00F855C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F855CD" w:rsidRDefault="00F855CD" w:rsidP="00F855C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4"/>
          <w:szCs w:val="14"/>
        </w:rPr>
        <w:t>КВК</w:t>
      </w:r>
    </w:p>
    <w:p w:rsidR="00F855CD" w:rsidRDefault="00F855CD" w:rsidP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2170" style="position:absolute;margin-left:56.65pt;margin-top:174.3pt;width:499.8pt;height:.65pt;z-index:-2507223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171" style="position:absolute;margin-left:56.65pt;margin-top:157.5pt;width:499.8pt;height:.65pt;z-index:-2507212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2172" style="position:absolute;margin-left:56.65pt;margin-top:143.5pt;width:499.8pt;height:.65pt;z-index:-250720256;mso-position-horizontal-relative:page;mso-position-vertical-relative:page" o:allowincell="f" filled="f" strokeweight="0">
            <w10:wrap anchorx="page" anchory="page"/>
          </v:rect>
        </w:pic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F855CD" w:rsidRDefault="00F855CD" w:rsidP="00F855C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Найменування</w:t>
      </w:r>
    </w:p>
    <w:p w:rsidR="00F855CD" w:rsidRDefault="00F855CD" w:rsidP="00F855C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2018 рік</w:t>
      </w:r>
    </w:p>
    <w:p w:rsidR="00F855CD" w:rsidRDefault="00F855CD" w:rsidP="00F855C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(звіт)</w:t>
      </w:r>
    </w:p>
    <w:p w:rsidR="00F855CD" w:rsidRDefault="00F855CD" w:rsidP="00F855C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6"/>
          <w:szCs w:val="16"/>
        </w:rPr>
        <w:t>2019 рік</w:t>
      </w:r>
    </w:p>
    <w:p w:rsidR="00F855CD" w:rsidRDefault="00F855CD" w:rsidP="00F855C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6"/>
          <w:szCs w:val="16"/>
        </w:rPr>
        <w:t>(затверджено)</w:t>
      </w:r>
    </w:p>
    <w:p w:rsidR="00F855CD" w:rsidRDefault="00F855CD" w:rsidP="00F855C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2020 рік</w:t>
      </w:r>
    </w:p>
    <w:p w:rsidR="00F855CD" w:rsidRDefault="00F855CD" w:rsidP="00F855C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(план)</w:t>
      </w:r>
    </w:p>
    <w:p w:rsidR="00F855CD" w:rsidRDefault="00F855CD" w:rsidP="00F855C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2021 рік</w:t>
      </w:r>
    </w:p>
    <w:p w:rsidR="00F855CD" w:rsidRDefault="00F855CD" w:rsidP="00F855C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(план)</w:t>
      </w:r>
    </w:p>
    <w:p w:rsidR="00F855CD" w:rsidRDefault="00F855CD" w:rsidP="00F855C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2022 рік</w:t>
      </w:r>
    </w:p>
    <w:p w:rsidR="00F855CD" w:rsidRDefault="00F855CD" w:rsidP="00F855C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(план)</w:t>
      </w:r>
    </w:p>
    <w:p w:rsidR="00F855CD" w:rsidRDefault="00F855CD" w:rsidP="00F855C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1 387 574,5</w:t>
      </w:r>
    </w:p>
    <w:p w:rsidR="00F855CD" w:rsidRDefault="00F855CD" w:rsidP="00F855C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11 413 214,0</w:t>
      </w:r>
    </w:p>
    <w:p w:rsidR="00F855CD" w:rsidRDefault="00F855CD" w:rsidP="00F855C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12 800 788,5</w:t>
      </w:r>
    </w:p>
    <w:p w:rsidR="00F855CD" w:rsidRDefault="00F855CD" w:rsidP="00F855C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14 643 317,8</w:t>
      </w:r>
    </w:p>
    <w:p w:rsidR="00F855CD" w:rsidRDefault="00F855CD" w:rsidP="00F855C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13 320 991,7</w:t>
      </w:r>
    </w:p>
    <w:p w:rsidR="00F855CD" w:rsidRDefault="00F855CD" w:rsidP="00F855C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1 322 326,1</w:t>
      </w:r>
    </w:p>
    <w:p w:rsidR="00F855CD" w:rsidRDefault="00F855CD" w:rsidP="00F855C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15 450 871,8</w:t>
      </w:r>
    </w:p>
    <w:p w:rsidR="00F855CD" w:rsidRDefault="00F855CD" w:rsidP="00F855C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14 079 339,2</w:t>
      </w:r>
    </w:p>
    <w:p w:rsidR="00F855CD" w:rsidRDefault="00F855CD" w:rsidP="00F855C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1 371 532,6</w:t>
      </w:r>
    </w:p>
    <w:p w:rsidR="00F855CD" w:rsidRDefault="00F855CD" w:rsidP="00F855C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16 322 904,9</w:t>
      </w:r>
    </w:p>
    <w:p w:rsidR="00F855CD" w:rsidRDefault="00F855CD" w:rsidP="00F855C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14 903 858,1</w:t>
      </w:r>
    </w:p>
    <w:p w:rsidR="00F855CD" w:rsidRDefault="00F855CD" w:rsidP="00F855C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1 419 046,8</w:t>
      </w:r>
    </w:p>
    <w:p w:rsidR="00F855CD" w:rsidRDefault="00F855CD" w:rsidP="00F855C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Загальний фонд</w:t>
      </w:r>
    </w:p>
    <w:p w:rsidR="00F855CD" w:rsidRDefault="00F855CD" w:rsidP="00F855C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Спеціальний фонд</w:t>
      </w:r>
    </w:p>
    <w:p w:rsidR="00F855CD" w:rsidRDefault="00F855CD" w:rsidP="00F855C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Разом</w:t>
      </w:r>
    </w:p>
    <w:p w:rsidR="00F855CD" w:rsidRDefault="00F855CD" w:rsidP="00F855C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12 610 951,7</w:t>
      </w:r>
    </w:p>
    <w:p w:rsidR="00F855CD" w:rsidRDefault="00F855CD" w:rsidP="00F855C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1 256 192,1</w:t>
      </w:r>
    </w:p>
    <w:p w:rsidR="00F855CD" w:rsidRDefault="00F855CD" w:rsidP="00F855C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 13 867 143,8</w:t>
      </w:r>
    </w:p>
    <w:p w:rsidR="00F855CD" w:rsidRDefault="00F855CD" w:rsidP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2173" style="position:absolute;z-index:-250719232;mso-position-horizontal-relative:page;mso-position-vertical-relative:page" from="54.05pt,586.95pt" to="552.3pt,586.95pt" o:allowincell="f" strokeweight="1pt">
            <w10:wrap anchorx="page" anchory="page"/>
          </v:line>
        </w:pict>
      </w:r>
      <w:r>
        <w:rPr>
          <w:noProof/>
        </w:rPr>
        <w:pict>
          <v:line id="_x0000_s2174" style="position:absolute;z-index:-25071820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2175" style="position:absolute;z-index:-250717184;mso-position-horizontal-relative:page;mso-position-vertical-relative:page" from="55.95pt,741.2pt" to="552.3pt,741.2pt" o:allowincell="f" strokeweight="1pt">
            <w10:wrap anchorx="page" anchory="page"/>
          </v:line>
        </w:pict>
      </w:r>
      <w:r>
        <w:rPr>
          <w:noProof/>
        </w:rPr>
        <w:pict>
          <v:line id="_x0000_s2176" style="position:absolute;z-index:-250716160;mso-position-horizontal-relative:page;mso-position-vertical-relative:page" from="55.95pt,702.25pt" to="552.3pt,702.25pt" o:allowincell="f" strokeweight="1pt">
            <w10:wrap anchorx="page" anchory="page"/>
          </v:line>
        </w:pict>
      </w:r>
      <w:r>
        <w:rPr>
          <w:noProof/>
        </w:rPr>
        <w:pict>
          <v:line id="_x0000_s2177" style="position:absolute;z-index:-250715136;mso-position-horizontal-relative:page;mso-position-vertical-relative:page" from="55.95pt,675.3pt" to="552.3pt,675.3pt" o:allowincell="f" strokeweight="1pt">
            <w10:wrap anchorx="page" anchory="page"/>
          </v:line>
        </w:pict>
      </w:r>
      <w:r>
        <w:rPr>
          <w:noProof/>
        </w:rPr>
        <w:pict>
          <v:line id="_x0000_s2178" style="position:absolute;z-index:-250714112;mso-position-horizontal-relative:page;mso-position-vertical-relative:page" from="55.95pt,624.35pt" to="552.3pt,624.35pt" o:allowincell="f" strokeweight="1pt">
            <w10:wrap anchorx="page" anchory="page"/>
          </v:line>
        </w:pict>
      </w:r>
      <w:r>
        <w:rPr>
          <w:noProof/>
        </w:rPr>
        <w:pict>
          <v:line id="_x0000_s2179" style="position:absolute;z-index:-250713088;mso-position-horizontal-relative:page;mso-position-vertical-relative:page" from="55.95pt,569.25pt" to="552.3pt,569.25pt" o:allowincell="f" strokeweight="1pt">
            <w10:wrap anchorx="page" anchory="page"/>
          </v:line>
        </w:pict>
      </w:r>
      <w:r>
        <w:rPr>
          <w:noProof/>
        </w:rPr>
        <w:pict>
          <v:line id="_x0000_s2180" style="position:absolute;z-index:-250712064;mso-position-horizontal-relative:page;mso-position-vertical-relative:page" from="55.95pt,506.3pt" to="552.3pt,506.3pt" o:allowincell="f" strokeweight="1pt">
            <w10:wrap anchorx="page" anchory="page"/>
          </v:line>
        </w:pict>
      </w:r>
      <w:r>
        <w:rPr>
          <w:noProof/>
        </w:rPr>
        <w:pict>
          <v:line id="_x0000_s2181" style="position:absolute;z-index:-250711040;mso-position-horizontal-relative:page;mso-position-vertical-relative:page" from="55.95pt,443.35pt" to="552.3pt,443.35pt" o:allowincell="f" strokeweight="1pt">
            <w10:wrap anchorx="page" anchory="page"/>
          </v:line>
        </w:pict>
      </w:r>
      <w:r>
        <w:rPr>
          <w:noProof/>
        </w:rPr>
        <w:pict>
          <v:line id="_x0000_s2182" style="position:absolute;z-index:-250710016;mso-position-horizontal-relative:page;mso-position-vertical-relative:page" from="55.95pt,392.4pt" to="552.3pt,392.4pt" o:allowincell="f" strokeweight="1pt">
            <w10:wrap anchorx="page" anchory="page"/>
          </v:line>
        </w:pict>
      </w:r>
      <w:r>
        <w:rPr>
          <w:noProof/>
        </w:rPr>
        <w:pict>
          <v:line id="_x0000_s2183" style="position:absolute;z-index:-250708992;mso-position-horizontal-relative:page;mso-position-vertical-relative:page" from="55.95pt,353.45pt" to="552.3pt,353.45pt" o:allowincell="f" strokeweight="1pt">
            <w10:wrap anchorx="page" anchory="page"/>
          </v:line>
        </w:pict>
      </w:r>
      <w:r>
        <w:rPr>
          <w:noProof/>
        </w:rPr>
        <w:pict>
          <v:line id="_x0000_s2184" style="position:absolute;z-index:-250707968;mso-position-horizontal-relative:page;mso-position-vertical-relative:page" from="55.95pt,314.5pt" to="552.3pt,314.5pt" o:allowincell="f" strokeweight="1pt">
            <w10:wrap anchorx="page" anchory="page"/>
          </v:line>
        </w:pict>
      </w:r>
      <w:r>
        <w:rPr>
          <w:rFonts w:ascii="Times New Roman" w:hAnsi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F855CD" w:rsidRDefault="00F855CD" w:rsidP="00F855C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 xml:space="preserve">Одиниця </w:t>
      </w:r>
    </w:p>
    <w:p w:rsidR="00F855CD" w:rsidRDefault="00F855CD" w:rsidP="00F855C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виміру</w:t>
      </w:r>
    </w:p>
    <w:p w:rsidR="00F855CD" w:rsidRDefault="00F855CD" w:rsidP="00F855C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2018 рік</w:t>
      </w:r>
    </w:p>
    <w:p w:rsidR="00F855CD" w:rsidRDefault="00F855CD" w:rsidP="00F855C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 xml:space="preserve"> (факт)</w:t>
      </w:r>
    </w:p>
    <w:p w:rsidR="00F855CD" w:rsidRDefault="00F855CD" w:rsidP="00F855C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2019 рік (очікуване)</w:t>
      </w:r>
    </w:p>
    <w:p w:rsidR="00F855CD" w:rsidRDefault="00F855CD" w:rsidP="00F855C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2020 рік</w:t>
      </w:r>
    </w:p>
    <w:p w:rsidR="00F855CD" w:rsidRDefault="00F855CD" w:rsidP="00F855C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 xml:space="preserve"> (план)</w:t>
      </w:r>
    </w:p>
    <w:p w:rsidR="00F855CD" w:rsidRDefault="00F855CD" w:rsidP="00F855C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2021 рік</w:t>
      </w:r>
    </w:p>
    <w:p w:rsidR="00F855CD" w:rsidRDefault="00F855CD" w:rsidP="00F855C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(план)</w:t>
      </w:r>
    </w:p>
    <w:p w:rsidR="00F855CD" w:rsidRDefault="00F855CD" w:rsidP="00F855C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2022 рік</w:t>
      </w:r>
    </w:p>
    <w:p w:rsidR="00F855CD" w:rsidRDefault="00F855CD" w:rsidP="00F855C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(план)</w:t>
      </w:r>
    </w:p>
    <w:p w:rsidR="00F855CD" w:rsidRDefault="00F855CD" w:rsidP="00F855C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Найменування показника досягнення цілі</w:t>
      </w:r>
    </w:p>
    <w:p w:rsidR="00F855CD" w:rsidRDefault="00F855CD" w:rsidP="00F855C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17"/>
          <w:szCs w:val="17"/>
        </w:rPr>
        <w:t>1. Підвищення якості правосуддя</w:t>
      </w:r>
    </w:p>
    <w:p w:rsidR="00F855CD" w:rsidRDefault="00F855CD" w:rsidP="00F855C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40,0</w:t>
      </w:r>
    </w:p>
    <w:p w:rsidR="00F855CD" w:rsidRDefault="00F855CD" w:rsidP="00F855C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40,0</w:t>
      </w:r>
    </w:p>
    <w:p w:rsidR="00F855CD" w:rsidRDefault="00F855CD" w:rsidP="00F855C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42,0</w:t>
      </w:r>
    </w:p>
    <w:p w:rsidR="00F855CD" w:rsidRDefault="00F855CD" w:rsidP="00F855C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44,0</w:t>
      </w:r>
    </w:p>
    <w:p w:rsidR="00F855CD" w:rsidRDefault="00F855CD" w:rsidP="00F855C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46,0 </w:t>
      </w:r>
    </w:p>
    <w:p w:rsidR="00F855CD" w:rsidRDefault="00F855CD" w:rsidP="00F855C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фактично виконаних рішень у загальній кількості завершених виконавчих проваджень</w:t>
      </w:r>
    </w:p>
    <w:p w:rsidR="00F855CD" w:rsidRDefault="00F855CD" w:rsidP="00F855C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4,0</w:t>
      </w:r>
    </w:p>
    <w:p w:rsidR="00F855CD" w:rsidRDefault="00F855CD" w:rsidP="00F855C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5,0</w:t>
      </w:r>
    </w:p>
    <w:p w:rsidR="00F855CD" w:rsidRDefault="00F855CD" w:rsidP="00F855C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10,0</w:t>
      </w:r>
    </w:p>
    <w:p w:rsidR="00F855CD" w:rsidRDefault="00F855CD" w:rsidP="00F855C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15,0</w:t>
      </w:r>
    </w:p>
    <w:p w:rsidR="00F855CD" w:rsidRDefault="00F855CD" w:rsidP="00F855C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20,0 </w:t>
      </w:r>
    </w:p>
    <w:p w:rsidR="00F855CD" w:rsidRDefault="00F855CD" w:rsidP="00F855C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72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приватних виконавців у загальній кількості приватних та державних виконавців</w:t>
      </w:r>
    </w:p>
    <w:p w:rsidR="00F855CD" w:rsidRDefault="00F855CD" w:rsidP="00F855CD">
      <w:pPr>
        <w:framePr w:w="1064" w:h="225" w:hRule="exact" w:wrap="auto" w:vAnchor="page" w:hAnchor="page" w:x="5894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145</w:t>
      </w:r>
    </w:p>
    <w:p w:rsidR="00F855CD" w:rsidRDefault="00F855CD" w:rsidP="00F855CD">
      <w:pPr>
        <w:framePr w:w="1036" w:h="225" w:hRule="exact" w:wrap="auto" w:vAnchor="page" w:hAnchor="page" w:x="6958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143</w:t>
      </w:r>
    </w:p>
    <w:p w:rsidR="00F855CD" w:rsidRDefault="00F855CD" w:rsidP="00F855CD">
      <w:pPr>
        <w:framePr w:w="1022" w:h="225" w:hRule="exact" w:wrap="auto" w:vAnchor="page" w:hAnchor="page" w:x="7980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71</w:t>
      </w:r>
    </w:p>
    <w:p w:rsidR="00F855CD" w:rsidRDefault="00F855CD" w:rsidP="00F855CD">
      <w:pPr>
        <w:framePr w:w="1022" w:h="225" w:hRule="exact" w:wrap="auto" w:vAnchor="page" w:hAnchor="page" w:x="8932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69</w:t>
      </w:r>
    </w:p>
    <w:p w:rsidR="00F855CD" w:rsidRDefault="00F855CD" w:rsidP="00F855CD">
      <w:pPr>
        <w:framePr w:w="1006" w:h="225" w:hRule="exact" w:wrap="auto" w:vAnchor="page" w:hAnchor="page" w:x="10049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68 </w:t>
      </w:r>
    </w:p>
    <w:p w:rsidR="00F855CD" w:rsidRDefault="00F855CD" w:rsidP="00F855CD">
      <w:pPr>
        <w:framePr w:w="700" w:h="210" w:hRule="exact" w:wrap="auto" w:vAnchor="page" w:hAnchor="page" w:x="5138" w:y="71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місце</w:t>
      </w:r>
    </w:p>
    <w:p w:rsidR="00F855CD" w:rsidRDefault="00F855CD" w:rsidP="00F855CD">
      <w:pPr>
        <w:framePr w:w="3272" w:h="720" w:hRule="exact" w:wrap="auto" w:vAnchor="page" w:hAnchor="page" w:x="1082" w:y="71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Місце у рейтингу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Doing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Business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за показником "Індекс відновлення платоспроможності"</w:t>
      </w:r>
    </w:p>
    <w:p w:rsidR="00F855CD" w:rsidRDefault="00F855CD" w:rsidP="00F855CD">
      <w:pPr>
        <w:framePr w:w="1064" w:h="225" w:hRule="exact" w:wrap="auto" w:vAnchor="page" w:hAnchor="page" w:x="5894" w:y="79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36" w:h="225" w:hRule="exact" w:wrap="auto" w:vAnchor="page" w:hAnchor="page" w:x="6958" w:y="79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7980" w:y="79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30,0</w:t>
      </w:r>
    </w:p>
    <w:p w:rsidR="00F855CD" w:rsidRDefault="00F855CD" w:rsidP="00F855CD">
      <w:pPr>
        <w:framePr w:w="1022" w:h="225" w:hRule="exact" w:wrap="auto" w:vAnchor="page" w:hAnchor="page" w:x="8932" w:y="79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55,0</w:t>
      </w:r>
    </w:p>
    <w:p w:rsidR="00F855CD" w:rsidRDefault="00F855CD" w:rsidP="00F855CD">
      <w:pPr>
        <w:framePr w:w="1006" w:h="225" w:hRule="exact" w:wrap="auto" w:vAnchor="page" w:hAnchor="page" w:x="10049" w:y="79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85,0 </w:t>
      </w:r>
    </w:p>
    <w:p w:rsidR="00F855CD" w:rsidRDefault="00F855CD" w:rsidP="00F855CD">
      <w:pPr>
        <w:framePr w:w="700" w:h="210" w:hRule="exact" w:wrap="auto" w:vAnchor="page" w:hAnchor="page" w:x="5138" w:y="790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960" w:hRule="exact" w:wrap="auto" w:vAnchor="page" w:hAnchor="page" w:x="1082" w:y="790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судових експертиз, проведених за міжнародними стандартами із використанням новітніх досягнень науки і техніки</w:t>
      </w:r>
    </w:p>
    <w:p w:rsidR="00F855CD" w:rsidRDefault="00F855CD" w:rsidP="00F855CD">
      <w:pPr>
        <w:framePr w:w="1064" w:h="225" w:hRule="exact" w:wrap="auto" w:vAnchor="page" w:hAnchor="page" w:x="5894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8,0</w:t>
      </w:r>
    </w:p>
    <w:p w:rsidR="00F855CD" w:rsidRDefault="00F855CD" w:rsidP="00F855CD">
      <w:pPr>
        <w:framePr w:w="1036" w:h="225" w:hRule="exact" w:wrap="auto" w:vAnchor="page" w:hAnchor="page" w:x="6958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10,0</w:t>
      </w:r>
    </w:p>
    <w:p w:rsidR="00F855CD" w:rsidRDefault="00F855CD" w:rsidP="00F855CD">
      <w:pPr>
        <w:framePr w:w="1022" w:h="225" w:hRule="exact" w:wrap="auto" w:vAnchor="page" w:hAnchor="page" w:x="7980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15,0</w:t>
      </w:r>
    </w:p>
    <w:p w:rsidR="00F855CD" w:rsidRDefault="00F855CD" w:rsidP="00F855CD">
      <w:pPr>
        <w:framePr w:w="1022" w:h="225" w:hRule="exact" w:wrap="auto" w:vAnchor="page" w:hAnchor="page" w:x="8932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20,0</w:t>
      </w:r>
    </w:p>
    <w:p w:rsidR="00F855CD" w:rsidRDefault="00F855CD" w:rsidP="00F855CD">
      <w:pPr>
        <w:framePr w:w="1006" w:h="225" w:hRule="exact" w:wrap="auto" w:vAnchor="page" w:hAnchor="page" w:x="10049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30,0 </w:t>
      </w:r>
    </w:p>
    <w:p w:rsidR="00F855CD" w:rsidRDefault="00F855CD" w:rsidP="00F855CD">
      <w:pPr>
        <w:framePr w:w="700" w:h="210" w:hRule="exact" w:wrap="auto" w:vAnchor="page" w:hAnchor="page" w:x="5138" w:y="89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1200" w:hRule="exact" w:wrap="auto" w:vAnchor="page" w:hAnchor="page" w:x="1082" w:y="8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працівників державних спеціалізованих установ середньої та молодої вікової категорії, що мають дві та більше вищі освіти та наукові ступені за фахом</w:t>
      </w:r>
    </w:p>
    <w:p w:rsidR="00F855CD" w:rsidRDefault="00F855CD" w:rsidP="00F855CD">
      <w:pPr>
        <w:framePr w:w="1064" w:h="225" w:hRule="exact" w:wrap="auto" w:vAnchor="page" w:hAnchor="page" w:x="5894" w:y="101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</w:t>
      </w:r>
    </w:p>
    <w:p w:rsidR="00F855CD" w:rsidRDefault="00F855CD" w:rsidP="00F855CD">
      <w:pPr>
        <w:framePr w:w="1036" w:h="225" w:hRule="exact" w:wrap="auto" w:vAnchor="page" w:hAnchor="page" w:x="6958" w:y="101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</w:t>
      </w:r>
    </w:p>
    <w:p w:rsidR="00F855CD" w:rsidRDefault="00F855CD" w:rsidP="00F855CD">
      <w:pPr>
        <w:framePr w:w="1022" w:h="225" w:hRule="exact" w:wrap="auto" w:vAnchor="page" w:hAnchor="page" w:x="7980" w:y="101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</w:t>
      </w:r>
    </w:p>
    <w:p w:rsidR="00F855CD" w:rsidRDefault="00F855CD" w:rsidP="00F855CD">
      <w:pPr>
        <w:framePr w:w="1022" w:h="225" w:hRule="exact" w:wrap="auto" w:vAnchor="page" w:hAnchor="page" w:x="8932" w:y="101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</w:t>
      </w:r>
    </w:p>
    <w:p w:rsidR="00F855CD" w:rsidRDefault="00F855CD" w:rsidP="00F855CD">
      <w:pPr>
        <w:framePr w:w="1006" w:h="225" w:hRule="exact" w:wrap="auto" w:vAnchor="page" w:hAnchor="page" w:x="10049" w:y="101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 </w:t>
      </w:r>
    </w:p>
    <w:p w:rsidR="00F855CD" w:rsidRDefault="00F855CD" w:rsidP="00F855CD">
      <w:pPr>
        <w:framePr w:w="700" w:h="210" w:hRule="exact" w:wrap="auto" w:vAnchor="page" w:hAnchor="page" w:x="5138" w:y="1018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1200" w:hRule="exact" w:wrap="auto" w:vAnchor="page" w:hAnchor="page" w:x="1082" w:y="1018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рішень Європейського суду з прав людини, виконаних в частині сплати відшкодування, присудженого рішеннями Європейського суду з прав людини у справах проти України</w:t>
      </w:r>
    </w:p>
    <w:p w:rsidR="00F855CD" w:rsidRDefault="00F855CD" w:rsidP="00F855CD">
      <w:pPr>
        <w:framePr w:w="10104" w:h="240" w:hRule="exact" w:wrap="auto" w:vAnchor="page" w:hAnchor="page" w:x="1082" w:y="1147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17"/>
          <w:szCs w:val="17"/>
        </w:rPr>
        <w:t>2. Розвиток електронних послуг у сфері юстиції</w:t>
      </w:r>
    </w:p>
    <w:p w:rsidR="00F855CD" w:rsidRDefault="00F855CD" w:rsidP="00F855CD">
      <w:pPr>
        <w:framePr w:w="1064" w:h="225" w:hRule="exact" w:wrap="auto" w:vAnchor="page" w:hAnchor="page" w:x="5894" w:y="117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330 000,0</w:t>
      </w:r>
    </w:p>
    <w:p w:rsidR="00F855CD" w:rsidRDefault="00F855CD" w:rsidP="00F855CD">
      <w:pPr>
        <w:framePr w:w="1036" w:h="225" w:hRule="exact" w:wrap="auto" w:vAnchor="page" w:hAnchor="page" w:x="6958" w:y="117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340 000,0</w:t>
      </w:r>
    </w:p>
    <w:p w:rsidR="00F855CD" w:rsidRDefault="00F855CD" w:rsidP="00F855CD">
      <w:pPr>
        <w:framePr w:w="1022" w:h="225" w:hRule="exact" w:wrap="auto" w:vAnchor="page" w:hAnchor="page" w:x="7980" w:y="117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350 000,0</w:t>
      </w:r>
    </w:p>
    <w:p w:rsidR="00F855CD" w:rsidRDefault="00F855CD" w:rsidP="00F855CD">
      <w:pPr>
        <w:framePr w:w="1022" w:h="225" w:hRule="exact" w:wrap="auto" w:vAnchor="page" w:hAnchor="page" w:x="8932" w:y="117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370 000,0</w:t>
      </w:r>
    </w:p>
    <w:p w:rsidR="00F855CD" w:rsidRDefault="00F855CD" w:rsidP="00F855CD">
      <w:pPr>
        <w:framePr w:w="1006" w:h="225" w:hRule="exact" w:wrap="auto" w:vAnchor="page" w:hAnchor="page" w:x="10049" w:y="117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400 000,0 </w:t>
      </w:r>
    </w:p>
    <w:p w:rsidR="00F855CD" w:rsidRDefault="00F855CD" w:rsidP="00F855CD">
      <w:pPr>
        <w:framePr w:w="700" w:h="210" w:hRule="exact" w:wrap="auto" w:vAnchor="page" w:hAnchor="page" w:x="5138" w:y="1176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од.</w:t>
      </w:r>
    </w:p>
    <w:p w:rsidR="00F855CD" w:rsidRDefault="00F855CD" w:rsidP="00F855CD">
      <w:pPr>
        <w:framePr w:w="3272" w:h="720" w:hRule="exact" w:wrap="auto" w:vAnchor="page" w:hAnchor="page" w:x="1082" w:y="1176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Кількість компаній, щодо яких розкрито інформацію про кінцевих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бенефіціарних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власників</w:t>
      </w:r>
    </w:p>
    <w:p w:rsidR="00F855CD" w:rsidRDefault="00F855CD" w:rsidP="00F855CD">
      <w:pPr>
        <w:framePr w:w="1064" w:h="225" w:hRule="exact" w:wrap="auto" w:vAnchor="page" w:hAnchor="page" w:x="5894" w:y="12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36" w:h="225" w:hRule="exact" w:wrap="auto" w:vAnchor="page" w:hAnchor="page" w:x="6958" w:y="12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50 000,0</w:t>
      </w:r>
    </w:p>
    <w:p w:rsidR="00F855CD" w:rsidRDefault="00F855CD" w:rsidP="00F855CD">
      <w:pPr>
        <w:framePr w:w="1022" w:h="225" w:hRule="exact" w:wrap="auto" w:vAnchor="page" w:hAnchor="page" w:x="7980" w:y="12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250 000,0</w:t>
      </w:r>
    </w:p>
    <w:p w:rsidR="00F855CD" w:rsidRDefault="00F855CD" w:rsidP="00F855CD">
      <w:pPr>
        <w:framePr w:w="1022" w:h="225" w:hRule="exact" w:wrap="auto" w:vAnchor="page" w:hAnchor="page" w:x="8932" w:y="12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300 000,0</w:t>
      </w:r>
    </w:p>
    <w:p w:rsidR="00F855CD" w:rsidRDefault="00F855CD" w:rsidP="00F855CD">
      <w:pPr>
        <w:framePr w:w="1006" w:h="225" w:hRule="exact" w:wrap="auto" w:vAnchor="page" w:hAnchor="page" w:x="10049" w:y="12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350 000,0 </w:t>
      </w:r>
    </w:p>
    <w:p w:rsidR="00F855CD" w:rsidRDefault="00F855CD" w:rsidP="00F855CD">
      <w:pPr>
        <w:framePr w:w="700" w:h="210" w:hRule="exact" w:wrap="auto" w:vAnchor="page" w:hAnchor="page" w:x="5138" w:y="1254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од.</w:t>
      </w:r>
    </w:p>
    <w:p w:rsidR="00F855CD" w:rsidRDefault="00F855CD" w:rsidP="00F855CD">
      <w:pPr>
        <w:framePr w:w="3272" w:h="960" w:hRule="exact" w:wrap="auto" w:vAnchor="page" w:hAnchor="page" w:x="1082" w:y="1254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Кількість компаній, щодо яких відображено відомості про кінцевих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бенефіціарних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власників в структурованій формі</w:t>
      </w:r>
    </w:p>
    <w:p w:rsidR="00F855CD" w:rsidRDefault="00F855CD" w:rsidP="00F855CD">
      <w:pPr>
        <w:framePr w:w="1064" w:h="225" w:hRule="exact" w:wrap="auto" w:vAnchor="page" w:hAnchor="page" w:x="5894" w:y="135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36" w:h="225" w:hRule="exact" w:wrap="auto" w:vAnchor="page" w:hAnchor="page" w:x="6958" w:y="135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7980" w:y="135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8932" w:y="135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2,0</w:t>
      </w:r>
    </w:p>
    <w:p w:rsidR="00F855CD" w:rsidRDefault="00F855CD" w:rsidP="00F855CD">
      <w:pPr>
        <w:framePr w:w="1006" w:h="225" w:hRule="exact" w:wrap="auto" w:vAnchor="page" w:hAnchor="page" w:x="10049" w:y="135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 </w:t>
      </w:r>
    </w:p>
    <w:p w:rsidR="00F855CD" w:rsidRDefault="00F855CD" w:rsidP="00F855CD">
      <w:pPr>
        <w:framePr w:w="700" w:h="210" w:hRule="exact" w:wrap="auto" w:vAnchor="page" w:hAnchor="page" w:x="5138" w:y="1356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480" w:hRule="exact" w:wrap="auto" w:vAnchor="page" w:hAnchor="page" w:x="1082" w:y="1356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нотаріусів, підключених до електронної системи нотаріату</w:t>
      </w:r>
    </w:p>
    <w:p w:rsidR="00F855CD" w:rsidRDefault="00F855CD" w:rsidP="00F855CD">
      <w:pPr>
        <w:framePr w:w="1064" w:h="225" w:hRule="exact" w:wrap="auto" w:vAnchor="page" w:hAnchor="page" w:x="5894" w:y="141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36" w:h="225" w:hRule="exact" w:wrap="auto" w:vAnchor="page" w:hAnchor="page" w:x="6958" w:y="141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7980" w:y="141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8932" w:y="141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5,0</w:t>
      </w:r>
    </w:p>
    <w:p w:rsidR="00F855CD" w:rsidRDefault="00F855CD" w:rsidP="00F855CD">
      <w:pPr>
        <w:framePr w:w="1006" w:h="225" w:hRule="exact" w:wrap="auto" w:vAnchor="page" w:hAnchor="page" w:x="10049" w:y="141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9,0 </w:t>
      </w:r>
    </w:p>
    <w:p w:rsidR="00F855CD" w:rsidRDefault="00F855CD" w:rsidP="00F855CD">
      <w:pPr>
        <w:framePr w:w="700" w:h="210" w:hRule="exact" w:wrap="auto" w:vAnchor="page" w:hAnchor="page" w:x="5138" w:y="1410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од.</w:t>
      </w:r>
    </w:p>
    <w:p w:rsidR="00F855CD" w:rsidRDefault="00F855CD" w:rsidP="00F855CD">
      <w:pPr>
        <w:framePr w:w="3272" w:h="720" w:hRule="exact" w:wrap="auto" w:vAnchor="page" w:hAnchor="page" w:x="1082" w:y="1410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Кількість реєстрів (окремих або у вигляді модулів), інтегрованих з електронною системою нотаріату</w:t>
      </w:r>
    </w:p>
    <w:p w:rsidR="00F855CD" w:rsidRDefault="00F855CD" w:rsidP="00F855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855CD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:rsidR="00F855CD" w:rsidRDefault="00F855CD" w:rsidP="00F855C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 xml:space="preserve">Одиниця </w:t>
      </w:r>
    </w:p>
    <w:p w:rsidR="00F855CD" w:rsidRDefault="00F855CD" w:rsidP="00F855C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виміру</w:t>
      </w:r>
    </w:p>
    <w:p w:rsidR="00F855CD" w:rsidRDefault="00F855CD" w:rsidP="00F855C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2018 рік</w:t>
      </w:r>
    </w:p>
    <w:p w:rsidR="00F855CD" w:rsidRDefault="00F855CD" w:rsidP="00F855C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 xml:space="preserve"> (факт)</w:t>
      </w:r>
    </w:p>
    <w:p w:rsidR="00F855CD" w:rsidRDefault="00F855CD" w:rsidP="00F855C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/>
          <w:color w:val="000000"/>
          <w:sz w:val="17"/>
          <w:szCs w:val="17"/>
        </w:rPr>
        <w:t>рік (очікуване)</w:t>
      </w:r>
    </w:p>
    <w:p w:rsidR="00F855CD" w:rsidRDefault="00F855CD" w:rsidP="00F855C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2020</w:t>
      </w:r>
      <w:r>
        <w:rPr>
          <w:rFonts w:ascii="Times New Roman" w:hAnsi="Times New Roman"/>
          <w:color w:val="000000"/>
          <w:sz w:val="17"/>
          <w:szCs w:val="17"/>
        </w:rPr>
        <w:t xml:space="preserve"> рік</w:t>
      </w:r>
    </w:p>
    <w:p w:rsidR="00F855CD" w:rsidRDefault="00F855CD" w:rsidP="00F855C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 xml:space="preserve"> (план)</w:t>
      </w:r>
    </w:p>
    <w:p w:rsidR="00F855CD" w:rsidRDefault="00F855CD" w:rsidP="00F855C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2021 рік</w:t>
      </w:r>
    </w:p>
    <w:p w:rsidR="00F855CD" w:rsidRDefault="00F855CD" w:rsidP="00F855C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(план)</w:t>
      </w:r>
    </w:p>
    <w:p w:rsidR="00F855CD" w:rsidRDefault="00F855CD" w:rsidP="00F855C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2022 рік</w:t>
      </w:r>
    </w:p>
    <w:p w:rsidR="00F855CD" w:rsidRDefault="00F855CD" w:rsidP="00F855C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(план)</w:t>
      </w:r>
    </w:p>
    <w:p w:rsidR="00F855CD" w:rsidRDefault="00F855CD" w:rsidP="00F855C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Найменування показника досягнення цілі</w:t>
      </w:r>
    </w:p>
    <w:p w:rsidR="00F855CD" w:rsidRDefault="00F855CD" w:rsidP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2185" style="position:absolute;left:0;text-align:left;z-index:-250706944;mso-position-horizontal-relative:page;mso-position-vertical-relative:page" from="54.05pt,551.2pt" to="552.3pt,551.2pt" o:allowincell="f" strokeweight="1pt">
            <w10:wrap anchorx="page" anchory="page"/>
          </v:line>
        </w:pict>
      </w:r>
      <w:r>
        <w:rPr>
          <w:noProof/>
        </w:rPr>
        <w:pict>
          <v:line id="_x0000_s2186" style="position:absolute;left:0;text-align:left;z-index:-250705920;mso-position-horizontal-relative:page;mso-position-vertical-relative:page" from="54.05pt,268.3pt" to="552.3pt,268.3pt" o:allowincell="f" strokeweight="1pt">
            <w10:wrap anchorx="page" anchory="page"/>
          </v:line>
        </w:pict>
      </w:r>
      <w:r>
        <w:rPr>
          <w:noProof/>
        </w:rPr>
        <w:pict>
          <v:line id="_x0000_s2187" style="position:absolute;left:0;text-align:left;z-index:-250704896;mso-position-horizontal-relative:page;mso-position-vertical-relative:page" from="55.95pt,720.4pt" to="552.3pt,720.4pt" o:allowincell="f" strokeweight="1pt">
            <w10:wrap anchorx="page" anchory="page"/>
          </v:line>
        </w:pict>
      </w:r>
      <w:r>
        <w:rPr>
          <w:noProof/>
        </w:rPr>
        <w:pict>
          <v:line id="_x0000_s2188" style="position:absolute;left:0;text-align:left;z-index:-250703872;mso-position-horizontal-relative:page;mso-position-vertical-relative:page" from="55.95pt,693.45pt" to="552.3pt,693.45pt" o:allowincell="f" strokeweight="1pt">
            <w10:wrap anchorx="page" anchory="page"/>
          </v:line>
        </w:pict>
      </w:r>
      <w:r>
        <w:rPr>
          <w:noProof/>
        </w:rPr>
        <w:pict>
          <v:line id="_x0000_s2189" style="position:absolute;left:0;text-align:left;z-index:-250702848;mso-position-horizontal-relative:page;mso-position-vertical-relative:page" from="55.95pt,654.5pt" to="552.3pt,654.5pt" o:allowincell="f" strokeweight="1pt">
            <w10:wrap anchorx="page" anchory="page"/>
          </v:line>
        </w:pict>
      </w:r>
      <w:r>
        <w:rPr>
          <w:noProof/>
        </w:rPr>
        <w:pict>
          <v:line id="_x0000_s2190" style="position:absolute;left:0;text-align:left;z-index:-250701824;mso-position-horizontal-relative:page;mso-position-vertical-relative:page" from="55.95pt,627.55pt" to="552.3pt,627.55pt" o:allowincell="f" strokeweight="1pt">
            <w10:wrap anchorx="page" anchory="page"/>
          </v:line>
        </w:pict>
      </w:r>
      <w:r>
        <w:rPr>
          <w:noProof/>
        </w:rPr>
        <w:pict>
          <v:line id="_x0000_s2191" style="position:absolute;left:0;text-align:left;z-index:-250700800;mso-position-horizontal-relative:page;mso-position-vertical-relative:page" from="55.95pt,588.6pt" to="552.3pt,588.6pt" o:allowincell="f" strokeweight="1pt">
            <w10:wrap anchorx="page" anchory="page"/>
          </v:line>
        </w:pict>
      </w:r>
      <w:r>
        <w:rPr>
          <w:noProof/>
        </w:rPr>
        <w:pict>
          <v:line id="_x0000_s2192" style="position:absolute;left:0;text-align:left;z-index:-250699776;mso-position-horizontal-relative:page;mso-position-vertical-relative:page" from="55.95pt,533.5pt" to="552.3pt,533.5pt" o:allowincell="f" strokeweight="1pt">
            <w10:wrap anchorx="page" anchory="page"/>
          </v:line>
        </w:pict>
      </w:r>
      <w:r>
        <w:rPr>
          <w:noProof/>
        </w:rPr>
        <w:pict>
          <v:line id="_x0000_s2193" style="position:absolute;left:0;text-align:left;z-index:-250698752;mso-position-horizontal-relative:page;mso-position-vertical-relative:page" from="55.95pt,482.55pt" to="552.3pt,482.55pt" o:allowincell="f" strokeweight="1pt">
            <w10:wrap anchorx="page" anchory="page"/>
          </v:line>
        </w:pict>
      </w:r>
      <w:r>
        <w:rPr>
          <w:noProof/>
        </w:rPr>
        <w:pict>
          <v:line id="_x0000_s2194" style="position:absolute;left:0;text-align:left;z-index:-250697728;mso-position-horizontal-relative:page;mso-position-vertical-relative:page" from="55.95pt,443.6pt" to="552.3pt,443.6pt" o:allowincell="f" strokeweight="1pt">
            <w10:wrap anchorx="page" anchory="page"/>
          </v:line>
        </w:pict>
      </w:r>
      <w:r>
        <w:rPr>
          <w:noProof/>
        </w:rPr>
        <w:pict>
          <v:line id="_x0000_s2195" style="position:absolute;left:0;text-align:left;z-index:-250696704;mso-position-horizontal-relative:page;mso-position-vertical-relative:page" from="55.95pt,368.65pt" to="552.3pt,368.65pt" o:allowincell="f" strokeweight="1pt">
            <w10:wrap anchorx="page" anchory="page"/>
          </v:line>
        </w:pict>
      </w:r>
      <w:r>
        <w:rPr>
          <w:noProof/>
        </w:rPr>
        <w:pict>
          <v:line id="_x0000_s2196" style="position:absolute;left:0;text-align:left;z-index:-250695680;mso-position-horizontal-relative:page;mso-position-vertical-relative:page" from="55.95pt,329.7pt" to="552.3pt,329.7pt" o:allowincell="f" strokeweight="1pt">
            <w10:wrap anchorx="page" anchory="page"/>
          </v:line>
        </w:pict>
      </w:r>
      <w:r>
        <w:rPr>
          <w:noProof/>
        </w:rPr>
        <w:pict>
          <v:line id="_x0000_s2197" style="position:absolute;left:0;text-align:left;z-index:-250694656;mso-position-horizontal-relative:page;mso-position-vertical-relative:page" from="55.95pt,250.6pt" to="552.3pt,250.6pt" o:allowincell="f" strokeweight="1pt">
            <w10:wrap anchorx="page" anchory="page"/>
          </v:line>
        </w:pict>
      </w:r>
      <w:r>
        <w:rPr>
          <w:noProof/>
        </w:rPr>
        <w:pict>
          <v:line id="_x0000_s2198" style="position:absolute;left:0;text-align:left;z-index:-250693632;mso-position-horizontal-relative:page;mso-position-vertical-relative:page" from="55.95pt,211.65pt" to="552.3pt,211.65pt" o:allowincell="f" strokeweight="1pt">
            <w10:wrap anchorx="page" anchory="page"/>
          </v:line>
        </w:pict>
      </w:r>
      <w:r>
        <w:rPr>
          <w:noProof/>
        </w:rPr>
        <w:pict>
          <v:line id="_x0000_s2199" style="position:absolute;left:0;text-align:left;z-index:-250692608;mso-position-horizontal-relative:page;mso-position-vertical-relative:page" from="55.95pt,172.7pt" to="552.3pt,172.7pt" o:allowincell="f" strokeweight="1pt">
            <w10:wrap anchorx="page" anchory="page"/>
          </v:line>
        </w:pict>
      </w:r>
      <w:r>
        <w:rPr>
          <w:noProof/>
        </w:rPr>
        <w:pict>
          <v:line id="_x0000_s2200" style="position:absolute;left:0;text-align:left;z-index:-250691584;mso-position-horizontal-relative:page;mso-position-vertical-relative:page" from="55.95pt,133.75pt" to="552.3pt,133.75pt" o:allowincell="f" strokeweight="1pt">
            <w10:wrap anchorx="page" anchory="page"/>
          </v:line>
        </w:pict>
      </w: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3,0</w:t>
      </w:r>
    </w:p>
    <w:p w:rsidR="00F855CD" w:rsidRDefault="00F855CD" w:rsidP="00F855C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10,0 </w:t>
      </w:r>
    </w:p>
    <w:p w:rsidR="00F855CD" w:rsidRDefault="00F855CD" w:rsidP="00F855C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96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нотаріальних дій, вчинених з використанням кваліфікованого підпису чи печатки або інших засобів електронної ідентифікації</w:t>
      </w:r>
    </w:p>
    <w:p w:rsidR="00F855CD" w:rsidRDefault="00F855CD" w:rsidP="00F855CD">
      <w:pPr>
        <w:framePr w:w="1064" w:h="225" w:hRule="exact" w:wrap="auto" w:vAnchor="page" w:hAnchor="page" w:x="5894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36" w:h="225" w:hRule="exact" w:wrap="auto" w:vAnchor="page" w:hAnchor="page" w:x="6958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7980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10,0</w:t>
      </w:r>
    </w:p>
    <w:p w:rsidR="00F855CD" w:rsidRDefault="00F855CD" w:rsidP="00F855CD">
      <w:pPr>
        <w:framePr w:w="1022" w:h="225" w:hRule="exact" w:wrap="auto" w:vAnchor="page" w:hAnchor="page" w:x="8932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15,0</w:t>
      </w:r>
    </w:p>
    <w:p w:rsidR="00F855CD" w:rsidRDefault="00F855CD" w:rsidP="00F855CD">
      <w:pPr>
        <w:framePr w:w="1006" w:h="225" w:hRule="exact" w:wrap="auto" w:vAnchor="page" w:hAnchor="page" w:x="10049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20,0 </w:t>
      </w:r>
    </w:p>
    <w:p w:rsidR="00F855CD" w:rsidRDefault="00F855CD" w:rsidP="00F855CD">
      <w:pPr>
        <w:framePr w:w="700" w:h="210" w:hRule="exact" w:wrap="auto" w:vAnchor="page" w:hAnchor="page" w:x="5138" w:y="273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720" w:hRule="exact" w:wrap="auto" w:vAnchor="page" w:hAnchor="page" w:x="1082" w:y="27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заяв про державну реєстрацію народження, поданих в електронному вигляді</w:t>
      </w:r>
    </w:p>
    <w:p w:rsidR="00F855CD" w:rsidRDefault="00F855CD" w:rsidP="00F855CD">
      <w:pPr>
        <w:framePr w:w="1064" w:h="225" w:hRule="exact" w:wrap="auto" w:vAnchor="page" w:hAnchor="page" w:x="5894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36" w:h="225" w:hRule="exact" w:wrap="auto" w:vAnchor="page" w:hAnchor="page" w:x="6958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0,0</w:t>
      </w:r>
    </w:p>
    <w:p w:rsidR="00F855CD" w:rsidRDefault="00F855CD" w:rsidP="00F855CD">
      <w:pPr>
        <w:framePr w:w="1022" w:h="225" w:hRule="exact" w:wrap="auto" w:vAnchor="page" w:hAnchor="page" w:x="7980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3,0</w:t>
      </w:r>
    </w:p>
    <w:p w:rsidR="00F855CD" w:rsidRDefault="00F855CD" w:rsidP="00F855CD">
      <w:pPr>
        <w:framePr w:w="1022" w:h="225" w:hRule="exact" w:wrap="auto" w:vAnchor="page" w:hAnchor="page" w:x="8932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5,0</w:t>
      </w:r>
    </w:p>
    <w:p w:rsidR="00F855CD" w:rsidRDefault="00F855CD" w:rsidP="00F855CD">
      <w:pPr>
        <w:framePr w:w="1006" w:h="225" w:hRule="exact" w:wrap="auto" w:vAnchor="page" w:hAnchor="page" w:x="10049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8,0 </w:t>
      </w:r>
    </w:p>
    <w:p w:rsidR="00F855CD" w:rsidRDefault="00F855CD" w:rsidP="00F855CD">
      <w:pPr>
        <w:framePr w:w="700" w:h="210" w:hRule="exact" w:wrap="auto" w:vAnchor="page" w:hAnchor="page" w:x="5138" w:y="351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од.</w:t>
      </w:r>
    </w:p>
    <w:p w:rsidR="00F855CD" w:rsidRDefault="00F855CD" w:rsidP="00F855CD">
      <w:pPr>
        <w:framePr w:w="3272" w:h="720" w:hRule="exact" w:wrap="auto" w:vAnchor="page" w:hAnchor="page" w:x="1082" w:y="351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Кількість видів послуг, пов'язаних з народженням дитини, які надаються за принципом єдиного вікна</w:t>
      </w:r>
    </w:p>
    <w:p w:rsidR="00F855CD" w:rsidRDefault="00F855CD" w:rsidP="00F855CD">
      <w:pPr>
        <w:framePr w:w="1064" w:h="225" w:hRule="exact" w:wrap="auto" w:vAnchor="page" w:hAnchor="page" w:x="5894" w:y="42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53 614,0</w:t>
      </w:r>
    </w:p>
    <w:p w:rsidR="00F855CD" w:rsidRDefault="00F855CD" w:rsidP="00F855CD">
      <w:pPr>
        <w:framePr w:w="1036" w:h="225" w:hRule="exact" w:wrap="auto" w:vAnchor="page" w:hAnchor="page" w:x="6958" w:y="42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64 139,0</w:t>
      </w:r>
    </w:p>
    <w:p w:rsidR="00F855CD" w:rsidRDefault="00F855CD" w:rsidP="00F855CD">
      <w:pPr>
        <w:framePr w:w="1022" w:h="225" w:hRule="exact" w:wrap="auto" w:vAnchor="page" w:hAnchor="page" w:x="7980" w:y="42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83 771,0</w:t>
      </w:r>
    </w:p>
    <w:p w:rsidR="00F855CD" w:rsidRDefault="00F855CD" w:rsidP="00F855CD">
      <w:pPr>
        <w:framePr w:w="1022" w:h="225" w:hRule="exact" w:wrap="auto" w:vAnchor="page" w:hAnchor="page" w:x="8932" w:y="42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104 685,0</w:t>
      </w:r>
    </w:p>
    <w:p w:rsidR="00F855CD" w:rsidRDefault="00F855CD" w:rsidP="00F855CD">
      <w:pPr>
        <w:framePr w:w="1006" w:h="225" w:hRule="exact" w:wrap="auto" w:vAnchor="page" w:hAnchor="page" w:x="10049" w:y="42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125 000,0 </w:t>
      </w:r>
    </w:p>
    <w:p w:rsidR="00F855CD" w:rsidRDefault="00F855CD" w:rsidP="00F855CD">
      <w:pPr>
        <w:framePr w:w="700" w:h="210" w:hRule="exact" w:wrap="auto" w:vAnchor="page" w:hAnchor="page" w:x="5138" w:y="429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од.</w:t>
      </w:r>
    </w:p>
    <w:p w:rsidR="00F855CD" w:rsidRDefault="00F855CD" w:rsidP="00F855CD">
      <w:pPr>
        <w:framePr w:w="3272" w:h="720" w:hRule="exact" w:wrap="auto" w:vAnchor="page" w:hAnchor="page" w:x="1082" w:y="429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Збільшення кількості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оцифрованих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документів Національного архівного фонду та описів справ</w:t>
      </w:r>
    </w:p>
    <w:p w:rsidR="00F855CD" w:rsidRDefault="00F855CD" w:rsidP="00F855CD">
      <w:pPr>
        <w:framePr w:w="10104" w:h="240" w:hRule="exact" w:wrap="auto" w:vAnchor="page" w:hAnchor="page" w:x="1082" w:y="510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17"/>
          <w:szCs w:val="17"/>
        </w:rPr>
        <w:t xml:space="preserve">3. Підвищення ефективності пенітенціарної системи та </w:t>
      </w:r>
      <w:proofErr w:type="spellStart"/>
      <w:r>
        <w:rPr>
          <w:rFonts w:ascii="Times New Roman" w:hAnsi="Times New Roman"/>
          <w:b/>
          <w:bCs/>
          <w:color w:val="000000"/>
          <w:sz w:val="17"/>
          <w:szCs w:val="17"/>
        </w:rPr>
        <w:t>пробації</w:t>
      </w:r>
      <w:proofErr w:type="spellEnd"/>
    </w:p>
    <w:p w:rsidR="00F855CD" w:rsidRDefault="00F855CD" w:rsidP="00F855CD">
      <w:pPr>
        <w:framePr w:w="1064" w:h="225" w:hRule="exact" w:wrap="auto" w:vAnchor="page" w:hAnchor="page" w:x="5894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60,0</w:t>
      </w:r>
    </w:p>
    <w:p w:rsidR="00F855CD" w:rsidRDefault="00F855CD" w:rsidP="00F855CD">
      <w:pPr>
        <w:framePr w:w="1036" w:h="225" w:hRule="exact" w:wrap="auto" w:vAnchor="page" w:hAnchor="page" w:x="6958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62,0</w:t>
      </w:r>
    </w:p>
    <w:p w:rsidR="00F855CD" w:rsidRDefault="00F855CD" w:rsidP="00F855CD">
      <w:pPr>
        <w:framePr w:w="1022" w:h="225" w:hRule="exact" w:wrap="auto" w:vAnchor="page" w:hAnchor="page" w:x="7980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65,0</w:t>
      </w:r>
    </w:p>
    <w:p w:rsidR="00F855CD" w:rsidRDefault="00F855CD" w:rsidP="00F855CD">
      <w:pPr>
        <w:framePr w:w="1022" w:h="225" w:hRule="exact" w:wrap="auto" w:vAnchor="page" w:hAnchor="page" w:x="8932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67,0</w:t>
      </w:r>
    </w:p>
    <w:p w:rsidR="00F855CD" w:rsidRDefault="00F855CD" w:rsidP="00F855CD">
      <w:pPr>
        <w:framePr w:w="1006" w:h="225" w:hRule="exact" w:wrap="auto" w:vAnchor="page" w:hAnchor="page" w:x="10049" w:y="53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70,0 </w:t>
      </w:r>
    </w:p>
    <w:p w:rsidR="00F855CD" w:rsidRDefault="00F855CD" w:rsidP="00F855CD">
      <w:pPr>
        <w:framePr w:w="700" w:h="210" w:hRule="exact" w:wrap="auto" w:vAnchor="page" w:hAnchor="page" w:x="5138" w:y="539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1200" w:hRule="exact" w:wrap="auto" w:vAnchor="page" w:hAnchor="page" w:x="1082" w:y="539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досудових доповідей на обвинувачених з висновком про можливість виправлення без позбавлення або обмеження волі на певний строк</w:t>
      </w:r>
    </w:p>
    <w:p w:rsidR="00F855CD" w:rsidRDefault="00F855CD" w:rsidP="00F855CD">
      <w:pPr>
        <w:framePr w:w="1064" w:h="225" w:hRule="exact" w:wrap="auto" w:vAnchor="page" w:hAnchor="page" w:x="5894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80,0</w:t>
      </w:r>
    </w:p>
    <w:p w:rsidR="00F855CD" w:rsidRDefault="00F855CD" w:rsidP="00F855CD">
      <w:pPr>
        <w:framePr w:w="1036" w:h="225" w:hRule="exact" w:wrap="auto" w:vAnchor="page" w:hAnchor="page" w:x="6958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82,0</w:t>
      </w:r>
    </w:p>
    <w:p w:rsidR="00F855CD" w:rsidRDefault="00F855CD" w:rsidP="00F855CD">
      <w:pPr>
        <w:framePr w:w="1022" w:h="225" w:hRule="exact" w:wrap="auto" w:vAnchor="page" w:hAnchor="page" w:x="7980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85,0</w:t>
      </w:r>
    </w:p>
    <w:p w:rsidR="00F855CD" w:rsidRDefault="00F855CD" w:rsidP="00F855CD">
      <w:pPr>
        <w:framePr w:w="1022" w:h="225" w:hRule="exact" w:wrap="auto" w:vAnchor="page" w:hAnchor="page" w:x="8932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87,0</w:t>
      </w:r>
    </w:p>
    <w:p w:rsidR="00F855CD" w:rsidRDefault="00F855CD" w:rsidP="00F855CD">
      <w:pPr>
        <w:framePr w:w="1006" w:h="225" w:hRule="exact" w:wrap="auto" w:vAnchor="page" w:hAnchor="page" w:x="10049" w:y="66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90,0 </w:t>
      </w:r>
    </w:p>
    <w:p w:rsidR="00F855CD" w:rsidRDefault="00F855CD" w:rsidP="00F855CD">
      <w:pPr>
        <w:framePr w:w="700" w:h="210" w:hRule="exact" w:wrap="auto" w:vAnchor="page" w:hAnchor="page" w:x="5138" w:y="665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720" w:hRule="exact" w:wrap="auto" w:vAnchor="page" w:hAnchor="page" w:x="1082" w:y="665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Частка осіб, які успішно пройшли реабілітацію під час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пробації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без ізоляції від суспільства</w:t>
      </w:r>
    </w:p>
    <w:p w:rsidR="00F855CD" w:rsidRDefault="00F855CD" w:rsidP="00F855CD">
      <w:pPr>
        <w:framePr w:w="1064" w:h="225" w:hRule="exact" w:wrap="auto" w:vAnchor="page" w:hAnchor="page" w:x="5894" w:y="7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40,0</w:t>
      </w:r>
    </w:p>
    <w:p w:rsidR="00F855CD" w:rsidRDefault="00F855CD" w:rsidP="00F855CD">
      <w:pPr>
        <w:framePr w:w="1036" w:h="225" w:hRule="exact" w:wrap="auto" w:vAnchor="page" w:hAnchor="page" w:x="6958" w:y="7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50,0</w:t>
      </w:r>
    </w:p>
    <w:p w:rsidR="00F855CD" w:rsidRDefault="00F855CD" w:rsidP="00F855CD">
      <w:pPr>
        <w:framePr w:w="1022" w:h="225" w:hRule="exact" w:wrap="auto" w:vAnchor="page" w:hAnchor="page" w:x="7980" w:y="7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60,0</w:t>
      </w:r>
    </w:p>
    <w:p w:rsidR="00F855CD" w:rsidRDefault="00F855CD" w:rsidP="00F855CD">
      <w:pPr>
        <w:framePr w:w="1022" w:h="225" w:hRule="exact" w:wrap="auto" w:vAnchor="page" w:hAnchor="page" w:x="8932" w:y="7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80,0</w:t>
      </w:r>
    </w:p>
    <w:p w:rsidR="00F855CD" w:rsidRDefault="00F855CD" w:rsidP="00F855CD">
      <w:pPr>
        <w:framePr w:w="1006" w:h="225" w:hRule="exact" w:wrap="auto" w:vAnchor="page" w:hAnchor="page" w:x="10049" w:y="7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 </w:t>
      </w:r>
    </w:p>
    <w:p w:rsidR="00F855CD" w:rsidRDefault="00F855CD" w:rsidP="00F855CD">
      <w:pPr>
        <w:framePr w:w="700" w:h="210" w:hRule="exact" w:wrap="auto" w:vAnchor="page" w:hAnchor="page" w:x="5138" w:y="743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1440" w:hRule="exact" w:wrap="auto" w:vAnchor="page" w:hAnchor="page" w:x="1082" w:y="743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9"/>
          <w:szCs w:val="19"/>
        </w:rPr>
        <w:t>Переглянуто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та приведено у відповідність до міжнародних стандартів, з урахуванням практики Європейського суду з прав людини, акти законодавства у сфері виконання кримінальних покарань</w:t>
      </w:r>
    </w:p>
    <w:p w:rsidR="00F855CD" w:rsidRDefault="00F855CD" w:rsidP="00F855CD">
      <w:pPr>
        <w:framePr w:w="1064" w:h="225" w:hRule="exact" w:wrap="auto" w:vAnchor="page" w:hAnchor="page" w:x="5894" w:y="8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40,0</w:t>
      </w:r>
    </w:p>
    <w:p w:rsidR="00F855CD" w:rsidRDefault="00F855CD" w:rsidP="00F855CD">
      <w:pPr>
        <w:framePr w:w="1036" w:h="225" w:hRule="exact" w:wrap="auto" w:vAnchor="page" w:hAnchor="page" w:x="6958" w:y="8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50,0</w:t>
      </w:r>
    </w:p>
    <w:p w:rsidR="00F855CD" w:rsidRDefault="00F855CD" w:rsidP="00F855CD">
      <w:pPr>
        <w:framePr w:w="1022" w:h="225" w:hRule="exact" w:wrap="auto" w:vAnchor="page" w:hAnchor="page" w:x="7980" w:y="8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60,0</w:t>
      </w:r>
    </w:p>
    <w:p w:rsidR="00F855CD" w:rsidRDefault="00F855CD" w:rsidP="00F855CD">
      <w:pPr>
        <w:framePr w:w="1022" w:h="225" w:hRule="exact" w:wrap="auto" w:vAnchor="page" w:hAnchor="page" w:x="8932" w:y="8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80,0</w:t>
      </w:r>
    </w:p>
    <w:p w:rsidR="00F855CD" w:rsidRDefault="00F855CD" w:rsidP="00F855CD">
      <w:pPr>
        <w:framePr w:w="1006" w:h="225" w:hRule="exact" w:wrap="auto" w:vAnchor="page" w:hAnchor="page" w:x="10049" w:y="89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100,0 </w:t>
      </w:r>
    </w:p>
    <w:p w:rsidR="00F855CD" w:rsidRDefault="00F855CD" w:rsidP="00F855CD">
      <w:pPr>
        <w:framePr w:w="700" w:h="210" w:hRule="exact" w:wrap="auto" w:vAnchor="page" w:hAnchor="page" w:x="5138" w:y="893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720" w:hRule="exact" w:wrap="auto" w:vAnchor="page" w:hAnchor="page" w:x="1082" w:y="893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осіб, які під час відбування покарання пройшли програми підготовки до звільнення</w:t>
      </w:r>
    </w:p>
    <w:p w:rsidR="00F855CD" w:rsidRDefault="00F855CD" w:rsidP="00F855CD">
      <w:pPr>
        <w:framePr w:w="1064" w:h="225" w:hRule="exact" w:wrap="auto" w:vAnchor="page" w:hAnchor="page" w:x="5894" w:y="97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15,0</w:t>
      </w:r>
    </w:p>
    <w:p w:rsidR="00F855CD" w:rsidRDefault="00F855CD" w:rsidP="00F855CD">
      <w:pPr>
        <w:framePr w:w="1036" w:h="225" w:hRule="exact" w:wrap="auto" w:vAnchor="page" w:hAnchor="page" w:x="6958" w:y="97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15,0</w:t>
      </w:r>
    </w:p>
    <w:p w:rsidR="00F855CD" w:rsidRDefault="00F855CD" w:rsidP="00F855CD">
      <w:pPr>
        <w:framePr w:w="1022" w:h="225" w:hRule="exact" w:wrap="auto" w:vAnchor="page" w:hAnchor="page" w:x="7980" w:y="97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20,0</w:t>
      </w:r>
    </w:p>
    <w:p w:rsidR="00F855CD" w:rsidRDefault="00F855CD" w:rsidP="00F855CD">
      <w:pPr>
        <w:framePr w:w="1022" w:h="225" w:hRule="exact" w:wrap="auto" w:vAnchor="page" w:hAnchor="page" w:x="8932" w:y="97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50,0</w:t>
      </w:r>
    </w:p>
    <w:p w:rsidR="00F855CD" w:rsidRDefault="00F855CD" w:rsidP="00F855CD">
      <w:pPr>
        <w:framePr w:w="1006" w:h="225" w:hRule="exact" w:wrap="auto" w:vAnchor="page" w:hAnchor="page" w:x="10049" w:y="97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60,0 </w:t>
      </w:r>
    </w:p>
    <w:p w:rsidR="00F855CD" w:rsidRDefault="00F855CD" w:rsidP="00F855CD">
      <w:pPr>
        <w:framePr w:w="700" w:h="210" w:hRule="exact" w:wrap="auto" w:vAnchor="page" w:hAnchor="page" w:x="5138" w:y="971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/>
          <w:color w:val="000000"/>
          <w:sz w:val="15"/>
          <w:szCs w:val="15"/>
        </w:rPr>
        <w:t>.</w:t>
      </w:r>
    </w:p>
    <w:p w:rsidR="00F855CD" w:rsidRDefault="00F855CD" w:rsidP="00F855CD">
      <w:pPr>
        <w:framePr w:w="3272" w:h="960" w:hRule="exact" w:wrap="auto" w:vAnchor="page" w:hAnchor="page" w:x="1082" w:y="971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Частка осіб, які отримали професійну освіту, що користується попитом на ринку праці (за новим списком професій)</w:t>
      </w:r>
    </w:p>
    <w:p w:rsidR="00F855CD" w:rsidRDefault="00F855CD" w:rsidP="00F855CD">
      <w:pPr>
        <w:framePr w:w="10104" w:h="240" w:hRule="exact" w:wrap="auto" w:vAnchor="page" w:hAnchor="page" w:x="1082" w:y="1075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17"/>
          <w:szCs w:val="17"/>
        </w:rPr>
        <w:t>4. Забезпечення рівного доступу до правосуддя та підвищення якості правової допомоги</w:t>
      </w:r>
    </w:p>
    <w:p w:rsidR="00F855CD" w:rsidRDefault="00F855CD" w:rsidP="00F855CD">
      <w:pPr>
        <w:framePr w:w="1064" w:h="225" w:hRule="exact" w:wrap="auto" w:vAnchor="page" w:hAnchor="page" w:x="5894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623 767</w:t>
      </w:r>
    </w:p>
    <w:p w:rsidR="00F855CD" w:rsidRDefault="00F855CD" w:rsidP="00F855CD">
      <w:pPr>
        <w:framePr w:w="1036" w:h="225" w:hRule="exact" w:wrap="auto" w:vAnchor="page" w:hAnchor="page" w:x="6958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630 000</w:t>
      </w:r>
    </w:p>
    <w:p w:rsidR="00F855CD" w:rsidRDefault="00F855CD" w:rsidP="00F855CD">
      <w:pPr>
        <w:framePr w:w="1022" w:h="225" w:hRule="exact" w:wrap="auto" w:vAnchor="page" w:hAnchor="page" w:x="7980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630 000</w:t>
      </w:r>
    </w:p>
    <w:p w:rsidR="00F855CD" w:rsidRDefault="00F855CD" w:rsidP="00F855CD">
      <w:pPr>
        <w:framePr w:w="1022" w:h="225" w:hRule="exact" w:wrap="auto" w:vAnchor="page" w:hAnchor="page" w:x="8932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630 000</w:t>
      </w:r>
    </w:p>
    <w:p w:rsidR="00F855CD" w:rsidRDefault="00F855CD" w:rsidP="00F855CD">
      <w:pPr>
        <w:framePr w:w="1006" w:h="225" w:hRule="exact" w:wrap="auto" w:vAnchor="page" w:hAnchor="page" w:x="10049" w:y="110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630 000 </w:t>
      </w:r>
    </w:p>
    <w:p w:rsidR="00F855CD" w:rsidRDefault="00F855CD" w:rsidP="00F855CD">
      <w:pPr>
        <w:framePr w:w="700" w:h="210" w:hRule="exact" w:wrap="auto" w:vAnchor="page" w:hAnchor="page" w:x="5138" w:y="1105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осіб</w:t>
      </w:r>
    </w:p>
    <w:p w:rsidR="00F855CD" w:rsidRDefault="00F855CD" w:rsidP="00F855CD">
      <w:pPr>
        <w:framePr w:w="3272" w:h="720" w:hRule="exact" w:wrap="auto" w:vAnchor="page" w:hAnchor="page" w:x="1082" w:y="110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Кількість осіб, які отримали послуги з безоплатної первинної правової допомоги</w:t>
      </w:r>
    </w:p>
    <w:p w:rsidR="00F855CD" w:rsidRDefault="00F855CD" w:rsidP="00F855CD">
      <w:pPr>
        <w:framePr w:w="1064" w:h="225" w:hRule="exact" w:wrap="auto" w:vAnchor="page" w:hAnchor="page" w:x="5894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129 460</w:t>
      </w:r>
    </w:p>
    <w:p w:rsidR="00F855CD" w:rsidRDefault="00F855CD" w:rsidP="00F855CD">
      <w:pPr>
        <w:framePr w:w="1036" w:h="225" w:hRule="exact" w:wrap="auto" w:vAnchor="page" w:hAnchor="page" w:x="6958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130 000</w:t>
      </w:r>
    </w:p>
    <w:p w:rsidR="00F855CD" w:rsidRDefault="00F855CD" w:rsidP="00F855CD">
      <w:pPr>
        <w:framePr w:w="1022" w:h="225" w:hRule="exact" w:wrap="auto" w:vAnchor="page" w:hAnchor="page" w:x="7980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130 000</w:t>
      </w:r>
    </w:p>
    <w:p w:rsidR="00F855CD" w:rsidRDefault="00F855CD" w:rsidP="00F855CD">
      <w:pPr>
        <w:framePr w:w="1022" w:h="225" w:hRule="exact" w:wrap="auto" w:vAnchor="page" w:hAnchor="page" w:x="8932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130 000</w:t>
      </w:r>
    </w:p>
    <w:p w:rsidR="00F855CD" w:rsidRDefault="00F855CD" w:rsidP="00F855CD">
      <w:pPr>
        <w:framePr w:w="1006" w:h="225" w:hRule="exact" w:wrap="auto" w:vAnchor="page" w:hAnchor="page" w:x="10049" w:y="1183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130 000 </w:t>
      </w:r>
    </w:p>
    <w:p w:rsidR="00F855CD" w:rsidRDefault="00F855CD" w:rsidP="00F855CD">
      <w:pPr>
        <w:framePr w:w="700" w:h="210" w:hRule="exact" w:wrap="auto" w:vAnchor="page" w:hAnchor="page" w:x="5138" w:y="1183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осіб</w:t>
      </w:r>
    </w:p>
    <w:p w:rsidR="00F855CD" w:rsidRDefault="00F855CD" w:rsidP="00F855CD">
      <w:pPr>
        <w:framePr w:w="3272" w:h="720" w:hRule="exact" w:wrap="auto" w:vAnchor="page" w:hAnchor="page" w:x="1082" w:y="1183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Кількість осіб, які отримали послуги адвокатів із вторинної правової допомоги</w:t>
      </w:r>
    </w:p>
    <w:p w:rsidR="00F855CD" w:rsidRDefault="00F855CD" w:rsidP="00F855CD">
      <w:pPr>
        <w:framePr w:w="1064" w:h="225" w:hRule="exact" w:wrap="auto" w:vAnchor="page" w:hAnchor="page" w:x="5894" w:y="126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37 271</w:t>
      </w:r>
    </w:p>
    <w:p w:rsidR="00F855CD" w:rsidRDefault="00F855CD" w:rsidP="00F855CD">
      <w:pPr>
        <w:framePr w:w="1036" w:h="225" w:hRule="exact" w:wrap="auto" w:vAnchor="page" w:hAnchor="page" w:x="6958" w:y="126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37 000</w:t>
      </w:r>
    </w:p>
    <w:p w:rsidR="00F855CD" w:rsidRDefault="00F855CD" w:rsidP="00F855CD">
      <w:pPr>
        <w:framePr w:w="1022" w:h="225" w:hRule="exact" w:wrap="auto" w:vAnchor="page" w:hAnchor="page" w:x="7980" w:y="126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37 000</w:t>
      </w:r>
    </w:p>
    <w:p w:rsidR="00F855CD" w:rsidRDefault="00F855CD" w:rsidP="00F855CD">
      <w:pPr>
        <w:framePr w:w="1022" w:h="225" w:hRule="exact" w:wrap="auto" w:vAnchor="page" w:hAnchor="page" w:x="8932" w:y="126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37 000</w:t>
      </w:r>
    </w:p>
    <w:p w:rsidR="00F855CD" w:rsidRDefault="00F855CD" w:rsidP="00F855CD">
      <w:pPr>
        <w:framePr w:w="1006" w:h="225" w:hRule="exact" w:wrap="auto" w:vAnchor="page" w:hAnchor="page" w:x="10049" w:y="126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37 000 </w:t>
      </w:r>
    </w:p>
    <w:p w:rsidR="00F855CD" w:rsidRDefault="00F855CD" w:rsidP="00F855CD">
      <w:pPr>
        <w:framePr w:w="700" w:h="210" w:hRule="exact" w:wrap="auto" w:vAnchor="page" w:hAnchor="page" w:x="5138" w:y="1261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осіб</w:t>
      </w:r>
    </w:p>
    <w:p w:rsidR="00F855CD" w:rsidRDefault="00F855CD" w:rsidP="00F855CD">
      <w:pPr>
        <w:framePr w:w="3272" w:h="480" w:hRule="exact" w:wrap="auto" w:vAnchor="page" w:hAnchor="page" w:x="1082" w:y="1261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Кількість осіб, інтереси яких представлені у суді юристами центрів</w:t>
      </w:r>
    </w:p>
    <w:p w:rsidR="00F855CD" w:rsidRDefault="00F855CD" w:rsidP="00F855CD">
      <w:pPr>
        <w:framePr w:w="1064" w:h="225" w:hRule="exact" w:wrap="auto" w:vAnchor="page" w:hAnchor="page" w:x="5894" w:y="13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221 964</w:t>
      </w:r>
    </w:p>
    <w:p w:rsidR="00F855CD" w:rsidRDefault="00F855CD" w:rsidP="00F855CD">
      <w:pPr>
        <w:framePr w:w="1036" w:h="225" w:hRule="exact" w:wrap="auto" w:vAnchor="page" w:hAnchor="page" w:x="6958" w:y="13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220 000</w:t>
      </w:r>
    </w:p>
    <w:p w:rsidR="00F855CD" w:rsidRDefault="00F855CD" w:rsidP="00F855CD">
      <w:pPr>
        <w:framePr w:w="1022" w:h="225" w:hRule="exact" w:wrap="auto" w:vAnchor="page" w:hAnchor="page" w:x="7980" w:y="13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220 500</w:t>
      </w:r>
    </w:p>
    <w:p w:rsidR="00F855CD" w:rsidRDefault="00F855CD" w:rsidP="00F855CD">
      <w:pPr>
        <w:framePr w:w="1022" w:h="225" w:hRule="exact" w:wrap="auto" w:vAnchor="page" w:hAnchor="page" w:x="8932" w:y="13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231 000</w:t>
      </w:r>
    </w:p>
    <w:p w:rsidR="00F855CD" w:rsidRDefault="00F855CD" w:rsidP="00F855CD">
      <w:pPr>
        <w:framePr w:w="1006" w:h="225" w:hRule="exact" w:wrap="auto" w:vAnchor="page" w:hAnchor="page" w:x="10049" w:y="13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250 000 </w:t>
      </w:r>
    </w:p>
    <w:p w:rsidR="00F855CD" w:rsidRDefault="00F855CD" w:rsidP="00F855CD">
      <w:pPr>
        <w:framePr w:w="700" w:h="210" w:hRule="exact" w:wrap="auto" w:vAnchor="page" w:hAnchor="page" w:x="5138" w:y="131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осіб</w:t>
      </w:r>
    </w:p>
    <w:p w:rsidR="00F855CD" w:rsidRDefault="00F855CD" w:rsidP="00F855CD">
      <w:pPr>
        <w:framePr w:w="3272" w:h="720" w:hRule="exact" w:wrap="auto" w:vAnchor="page" w:hAnchor="page" w:x="1082" w:y="131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Кількість консультацій, наданих громадянам через Єдиний контакт-центр</w:t>
      </w:r>
    </w:p>
    <w:p w:rsidR="00F855CD" w:rsidRDefault="00F855CD" w:rsidP="00F855CD">
      <w:pPr>
        <w:framePr w:w="1064" w:h="225" w:hRule="exact" w:wrap="auto" w:vAnchor="page" w:hAnchor="page" w:x="5894" w:y="13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2 000 000</w:t>
      </w:r>
    </w:p>
    <w:p w:rsidR="00F855CD" w:rsidRDefault="00F855CD" w:rsidP="00F855CD">
      <w:pPr>
        <w:framePr w:w="1036" w:h="225" w:hRule="exact" w:wrap="auto" w:vAnchor="page" w:hAnchor="page" w:x="6958" w:y="13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2 200 000</w:t>
      </w:r>
    </w:p>
    <w:p w:rsidR="00F855CD" w:rsidRDefault="00F855CD" w:rsidP="00F855CD">
      <w:pPr>
        <w:framePr w:w="1022" w:h="225" w:hRule="exact" w:wrap="auto" w:vAnchor="page" w:hAnchor="page" w:x="7980" w:y="13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2 300 000</w:t>
      </w:r>
    </w:p>
    <w:p w:rsidR="00F855CD" w:rsidRDefault="00F855CD" w:rsidP="00F855CD">
      <w:pPr>
        <w:framePr w:w="1022" w:h="225" w:hRule="exact" w:wrap="auto" w:vAnchor="page" w:hAnchor="page" w:x="8932" w:y="13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2 500 000</w:t>
      </w:r>
    </w:p>
    <w:p w:rsidR="00F855CD" w:rsidRDefault="00F855CD" w:rsidP="00F855CD">
      <w:pPr>
        <w:framePr w:w="1006" w:h="225" w:hRule="exact" w:wrap="auto" w:vAnchor="page" w:hAnchor="page" w:x="10049" w:y="139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2 600 000 </w:t>
      </w:r>
    </w:p>
    <w:p w:rsidR="00F855CD" w:rsidRDefault="00F855CD" w:rsidP="00F855CD">
      <w:pPr>
        <w:framePr w:w="700" w:h="210" w:hRule="exact" w:wrap="auto" w:vAnchor="page" w:hAnchor="page" w:x="5138" w:y="139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осіб</w:t>
      </w:r>
    </w:p>
    <w:p w:rsidR="00F855CD" w:rsidRDefault="00F855CD" w:rsidP="00F855CD">
      <w:pPr>
        <w:framePr w:w="3272" w:h="480" w:hRule="exact" w:wrap="auto" w:vAnchor="page" w:hAnchor="page" w:x="1082" w:y="139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Кількість громадян, охоплених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правопросвітницькими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кампаніями</w:t>
      </w:r>
    </w:p>
    <w:p w:rsidR="00F855CD" w:rsidRDefault="00F855CD" w:rsidP="00F855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855CD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:rsidR="00F855CD" w:rsidRDefault="00F855CD" w:rsidP="00F855C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 xml:space="preserve">Одиниця </w:t>
      </w:r>
    </w:p>
    <w:p w:rsidR="00F855CD" w:rsidRDefault="00F855CD" w:rsidP="00F855C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виміру</w:t>
      </w:r>
    </w:p>
    <w:p w:rsidR="00F855CD" w:rsidRDefault="00F855CD" w:rsidP="00F855C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2018 рік</w:t>
      </w:r>
    </w:p>
    <w:p w:rsidR="00F855CD" w:rsidRDefault="00F855CD" w:rsidP="00F855C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 xml:space="preserve"> (факт)</w:t>
      </w:r>
    </w:p>
    <w:p w:rsidR="00F855CD" w:rsidRDefault="00F855CD" w:rsidP="00F855C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/>
          <w:color w:val="000000"/>
          <w:sz w:val="17"/>
          <w:szCs w:val="17"/>
        </w:rPr>
        <w:t>рік (очікуване)</w:t>
      </w:r>
    </w:p>
    <w:p w:rsidR="00F855CD" w:rsidRDefault="00F855CD" w:rsidP="00F855C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2020</w:t>
      </w:r>
      <w:r>
        <w:rPr>
          <w:rFonts w:ascii="Times New Roman" w:hAnsi="Times New Roman"/>
          <w:color w:val="000000"/>
          <w:sz w:val="17"/>
          <w:szCs w:val="17"/>
        </w:rPr>
        <w:t xml:space="preserve"> рік</w:t>
      </w:r>
    </w:p>
    <w:p w:rsidR="00F855CD" w:rsidRDefault="00F855CD" w:rsidP="00F855C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 xml:space="preserve"> (план)</w:t>
      </w:r>
    </w:p>
    <w:p w:rsidR="00F855CD" w:rsidRDefault="00F855CD" w:rsidP="00F855C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2021 рік</w:t>
      </w:r>
    </w:p>
    <w:p w:rsidR="00F855CD" w:rsidRDefault="00F855CD" w:rsidP="00F855C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(план)</w:t>
      </w:r>
    </w:p>
    <w:p w:rsidR="00F855CD" w:rsidRDefault="00F855CD" w:rsidP="00F855C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2022 рік</w:t>
      </w:r>
    </w:p>
    <w:p w:rsidR="00F855CD" w:rsidRDefault="00F855CD" w:rsidP="00F855C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(план)</w:t>
      </w:r>
    </w:p>
    <w:p w:rsidR="00F855CD" w:rsidRDefault="00F855CD" w:rsidP="00F855C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Найменування показника досягнення цілі</w:t>
      </w:r>
    </w:p>
    <w:p w:rsidR="00F855CD" w:rsidRDefault="00F855CD" w:rsidP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2201" style="position:absolute;left:0;text-align:left;z-index:-250690560;mso-position-horizontal-relative:page;mso-position-vertical-relative:page" from="55.95pt,244.7pt" to="552.3pt,244.7pt" o:allowincell="f" strokeweight="1pt">
            <w10:wrap anchorx="page" anchory="page"/>
          </v:line>
        </w:pict>
      </w:r>
      <w:r>
        <w:rPr>
          <w:noProof/>
        </w:rPr>
        <w:pict>
          <v:line id="_x0000_s2202" style="position:absolute;left:0;text-align:left;z-index:-250689536;mso-position-horizontal-relative:page;mso-position-vertical-relative:page" from="55.95pt,145.75pt" to="552.3pt,145.75pt" o:allowincell="f" strokeweight="1pt">
            <w10:wrap anchorx="page" anchory="page"/>
          </v:line>
        </w:pict>
      </w:r>
      <w:r>
        <w:rPr>
          <w:rFonts w:ascii="Times New Roman" w:hAnsi="Times New Roman"/>
          <w:color w:val="000000"/>
          <w:sz w:val="17"/>
          <w:szCs w:val="17"/>
        </w:rPr>
        <w:t> 90 000</w:t>
      </w:r>
    </w:p>
    <w:p w:rsidR="00F855CD" w:rsidRDefault="00F855CD" w:rsidP="00F855C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94 600</w:t>
      </w:r>
    </w:p>
    <w:p w:rsidR="00F855CD" w:rsidRDefault="00F855CD" w:rsidP="00F855C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94 600</w:t>
      </w:r>
    </w:p>
    <w:p w:rsidR="00F855CD" w:rsidRDefault="00F855CD" w:rsidP="00F855C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97 000</w:t>
      </w:r>
    </w:p>
    <w:p w:rsidR="00F855CD" w:rsidRDefault="00F855CD" w:rsidP="00F855C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99 600 </w:t>
      </w:r>
    </w:p>
    <w:p w:rsidR="00F855CD" w:rsidRDefault="00F855CD" w:rsidP="00F855C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осіб</w:t>
      </w:r>
    </w:p>
    <w:p w:rsidR="00F855CD" w:rsidRDefault="00F855CD" w:rsidP="00F855CD">
      <w:pPr>
        <w:framePr w:w="3272" w:h="120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>Кількість осіб, які отримали послуги з безоплатної первинної правової допомоги під час роботи у віддалених точках доступу до безоплатної правової допомоги</w:t>
      </w:r>
    </w:p>
    <w:p w:rsidR="00F855CD" w:rsidRDefault="00F855CD" w:rsidP="00F855CD">
      <w:pPr>
        <w:framePr w:w="1064" w:h="225" w:hRule="exact" w:wrap="auto" w:vAnchor="page" w:hAnchor="page" w:x="5894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15 834</w:t>
      </w:r>
    </w:p>
    <w:p w:rsidR="00F855CD" w:rsidRDefault="00F855CD" w:rsidP="00F855CD">
      <w:pPr>
        <w:framePr w:w="1036" w:h="225" w:hRule="exact" w:wrap="auto" w:vAnchor="page" w:hAnchor="page" w:x="6958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18 000</w:t>
      </w:r>
    </w:p>
    <w:p w:rsidR="00F855CD" w:rsidRDefault="00F855CD" w:rsidP="00F855CD">
      <w:pPr>
        <w:framePr w:w="1022" w:h="225" w:hRule="exact" w:wrap="auto" w:vAnchor="page" w:hAnchor="page" w:x="7980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20 000</w:t>
      </w:r>
    </w:p>
    <w:p w:rsidR="00F855CD" w:rsidRDefault="00F855CD" w:rsidP="00F855CD">
      <w:pPr>
        <w:framePr w:w="1022" w:h="225" w:hRule="exact" w:wrap="auto" w:vAnchor="page" w:hAnchor="page" w:x="8932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25 000</w:t>
      </w:r>
    </w:p>
    <w:p w:rsidR="00F855CD" w:rsidRDefault="00F855CD" w:rsidP="00F855CD">
      <w:pPr>
        <w:framePr w:w="1006" w:h="225" w:hRule="exact" w:wrap="auto" w:vAnchor="page" w:hAnchor="page" w:x="10049" w:y="29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7"/>
          <w:szCs w:val="17"/>
        </w:rPr>
        <w:t> 25 000 </w:t>
      </w:r>
    </w:p>
    <w:p w:rsidR="00F855CD" w:rsidRDefault="00F855CD" w:rsidP="00F855CD">
      <w:pPr>
        <w:framePr w:w="700" w:h="210" w:hRule="exact" w:wrap="auto" w:vAnchor="page" w:hAnchor="page" w:x="5138" w:y="297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5"/>
          <w:szCs w:val="15"/>
        </w:rPr>
        <w:t>осіб</w:t>
      </w:r>
    </w:p>
    <w:p w:rsidR="00F855CD" w:rsidRDefault="00F855CD" w:rsidP="00F855CD">
      <w:pPr>
        <w:framePr w:w="3272" w:h="1920" w:hRule="exact" w:wrap="auto" w:vAnchor="page" w:hAnchor="page" w:x="1082" w:y="29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Кількість осіб з числа вступників у магістратуру за спеціальностями "Право" та "Міжнародне право", випускників магістратури, фахівців у галузі права, які пройшли незалежне оцінювання знань та компетенцій у </w:t>
      </w:r>
      <w:proofErr w:type="spellStart"/>
      <w:r>
        <w:rPr>
          <w:rFonts w:ascii="Times New Roman" w:hAnsi="Times New Roman"/>
          <w:color w:val="000000"/>
          <w:sz w:val="19"/>
          <w:szCs w:val="19"/>
        </w:rPr>
        <w:t>тестологічному</w:t>
      </w:r>
      <w:proofErr w:type="spellEnd"/>
      <w:r>
        <w:rPr>
          <w:rFonts w:ascii="Times New Roman" w:hAnsi="Times New Roman"/>
          <w:color w:val="000000"/>
          <w:sz w:val="19"/>
          <w:szCs w:val="19"/>
        </w:rPr>
        <w:t xml:space="preserve"> центрі при Міністерстві юстиції</w:t>
      </w:r>
    </w:p>
    <w:p w:rsidR="004E1287" w:rsidRDefault="00020E0D" w:rsidP="00F855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380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Міністерство інформаційної політики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70" style="position:absolute;margin-left:56.65pt;margin-top:174.3pt;width:499.8pt;height:.65pt;z-index:-2512035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71" style="position:absolute;margin-left:56.65pt;margin-top:157.5pt;width:499.8pt;height:.65pt;z-index:-2512025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72" style="position:absolute;margin-left:56.65pt;margin-top:143.5pt;width:499.8pt;height:.65pt;z-index:-25120153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75,7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857 548,2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857 623,9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564 015,6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564 015,6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593 387,2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593 387,2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615 825,3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615 825,3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545 639,3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545 639,3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3" style="position:absolute;z-index:-251200512;mso-position-horizontal-relative:page;mso-position-vertical-relative:page" from="54.05pt,383.15pt" to="552.3pt,383.15pt" o:allowincell="f" strokeweight="1pt">
            <w10:wrap anchorx="page" anchory="page"/>
          </v:line>
        </w:pict>
      </w:r>
      <w:r>
        <w:rPr>
          <w:noProof/>
        </w:rPr>
        <w:pict>
          <v:line id="_x0000_s1474" style="position:absolute;z-index:-25119948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475" style="position:absolute;z-index:-251198464;mso-position-horizontal-relative:page;mso-position-vertical-relative:page" from="55.95pt,507.5pt" to="552.3pt,507.5pt" o:allowincell="f" strokeweight="1pt">
            <w10:wrap anchorx="page" anchory="page"/>
          </v:line>
        </w:pict>
      </w:r>
      <w:r>
        <w:rPr>
          <w:noProof/>
        </w:rPr>
        <w:pict>
          <v:line id="_x0000_s1476" style="position:absolute;z-index:-251197440;mso-position-horizontal-relative:page;mso-position-vertical-relative:page" from="55.95pt,420.55pt" to="552.3pt,420.55pt" o:allowincell="f" strokeweight="1pt">
            <w10:wrap anchorx="page" anchory="page"/>
          </v:line>
        </w:pict>
      </w:r>
      <w:r>
        <w:rPr>
          <w:noProof/>
        </w:rPr>
        <w:pict>
          <v:line id="_x0000_s1477" style="position:absolute;z-index:-251196416;mso-position-horizontal-relative:page;mso-position-vertical-relative:page" from="55.95pt,365.45pt" to="552.3pt,365.45pt" o:allowincell="f" strokeweight="1pt">
            <w10:wrap anchorx="page" anchory="page"/>
          </v:line>
        </w:pict>
      </w:r>
      <w:r>
        <w:rPr>
          <w:noProof/>
        </w:rPr>
        <w:pict>
          <v:line id="_x0000_s1478" style="position:absolute;z-index:-251195392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Захист національних інтересів, формування та підтримка позитивного іміджу України у світі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32 218,2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45 604,2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49 515,0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49 600,0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49 675,0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годин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обсяг виробництва та трансляції телепрограм системи іномовлення України</w:t>
      </w:r>
    </w:p>
    <w:p w:rsidR="004E1287" w:rsidRDefault="00020E0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14,0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14,0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14,0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14,0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організованих заходів, спрямованих на популяризацію України та просування інтересів України за кордоном</w:t>
      </w:r>
    </w:p>
    <w:p w:rsidR="004E1287" w:rsidRDefault="00020E0D">
      <w:pPr>
        <w:framePr w:w="10104" w:h="240" w:hRule="exact" w:wrap="auto" w:vAnchor="page" w:hAnchor="page" w:x="1082" w:y="739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Забезпечення інформаційного суверенітету та розбудова системи державних стратегічних комунікацій</w:t>
      </w:r>
    </w:p>
    <w:p w:rsidR="004E1287" w:rsidRDefault="00020E0D">
      <w:pPr>
        <w:framePr w:w="1064" w:h="225" w:hRule="exact" w:wrap="auto" w:vAnchor="page" w:hAnchor="page" w:x="5894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36" w:h="225" w:hRule="exact" w:wrap="auto" w:vAnchor="page" w:hAnchor="page" w:x="6958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7980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8932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06" w:h="225" w:hRule="exact" w:wrap="auto" w:vAnchor="page" w:hAnchor="page" w:x="10049" w:y="76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 </w:t>
      </w:r>
    </w:p>
    <w:p w:rsidR="004E1287" w:rsidRDefault="00020E0D">
      <w:pPr>
        <w:framePr w:w="700" w:h="210" w:hRule="exact" w:wrap="auto" w:vAnchor="page" w:hAnchor="page" w:x="5138" w:y="769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76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перекладів з іноземної та на іноземні мови готової інформаційної продукції</w:t>
      </w:r>
    </w:p>
    <w:p w:rsidR="004E1287" w:rsidRDefault="00020E0D">
      <w:pPr>
        <w:framePr w:w="1064" w:h="225" w:hRule="exact" w:wrap="auto" w:vAnchor="page" w:hAnchor="page" w:x="5894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6 230,0</w:t>
      </w:r>
    </w:p>
    <w:p w:rsidR="004E1287" w:rsidRDefault="00020E0D">
      <w:pPr>
        <w:framePr w:w="1036" w:h="225" w:hRule="exact" w:wrap="auto" w:vAnchor="page" w:hAnchor="page" w:x="6958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200,0</w:t>
      </w:r>
    </w:p>
    <w:p w:rsidR="004E1287" w:rsidRDefault="00020E0D">
      <w:pPr>
        <w:framePr w:w="1022" w:h="225" w:hRule="exact" w:wrap="auto" w:vAnchor="page" w:hAnchor="page" w:x="7980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1 737,0</w:t>
      </w:r>
    </w:p>
    <w:p w:rsidR="004E1287" w:rsidRDefault="00020E0D">
      <w:pPr>
        <w:framePr w:w="1022" w:h="225" w:hRule="exact" w:wrap="auto" w:vAnchor="page" w:hAnchor="page" w:x="8932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1 737,0</w:t>
      </w:r>
    </w:p>
    <w:p w:rsidR="004E1287" w:rsidRDefault="00020E0D">
      <w:pPr>
        <w:framePr w:w="1006" w:h="225" w:hRule="exact" w:wrap="auto" w:vAnchor="page" w:hAnchor="page" w:x="10049" w:y="84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1 737,0 </w:t>
      </w:r>
    </w:p>
    <w:p w:rsidR="004E1287" w:rsidRDefault="00020E0D">
      <w:pPr>
        <w:framePr w:w="700" w:h="210" w:hRule="exact" w:wrap="auto" w:vAnchor="page" w:hAnchor="page" w:x="5138" w:y="84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680" w:hRule="exact" w:wrap="auto" w:vAnchor="page" w:hAnchor="page" w:x="1082" w:y="84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створених та поширених інформаційних продуктів, спрямованих на забезпечення захисту національного інформаційного простору у світових та вітчизняних засобах масової інформації, Інтернеті та друкованих виданнях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527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Державна інспекція ядерного регулювання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79" style="position:absolute;margin-left:56.65pt;margin-top:174.3pt;width:499.8pt;height:.65pt;z-index:-2511943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80" style="position:absolute;margin-left:56.65pt;margin-top:157.5pt;width:499.8pt;height:.65pt;z-index:-2511933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481" style="position:absolute;margin-left:56.65pt;margin-top:143.5pt;width:499.8pt;height:.65pt;z-index:-25119232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77 446,5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77 446,5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80 503,7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80 503,7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86 530,9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86 530,9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92 793,1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92 793,1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76 204,0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76 204,0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2" style="position:absolute;z-index:-251191296;mso-position-horizontal-relative:page;mso-position-vertical-relative:page" from="54.05pt,711.5pt" to="552.3pt,711.5pt" o:allowincell="f" strokeweight="1pt">
            <w10:wrap anchorx="page" anchory="page"/>
          </v:line>
        </w:pict>
      </w:r>
      <w:r>
        <w:rPr>
          <w:noProof/>
        </w:rPr>
        <w:pict>
          <v:line id="_x0000_s1483" style="position:absolute;z-index:-25119027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484" style="position:absolute;z-index:-251189248;mso-position-horizontal-relative:page;mso-position-vertical-relative:page" from="55.95pt,683.15pt" to="552.3pt,683.15pt" o:allowincell="f" strokeweight="1pt">
            <w10:wrap anchorx="page" anchory="page"/>
          </v:line>
        </w:pict>
      </w:r>
      <w:r>
        <w:rPr>
          <w:noProof/>
        </w:rPr>
        <w:pict>
          <v:line id="_x0000_s1485" style="position:absolute;z-index:-251188224;mso-position-horizontal-relative:page;mso-position-vertical-relative:page" from="55.95pt,620.2pt" to="552.3pt,620.2pt" o:allowincell="f" strokeweight="1pt">
            <w10:wrap anchorx="page" anchory="page"/>
          </v:line>
        </w:pict>
      </w:r>
      <w:r>
        <w:rPr>
          <w:noProof/>
        </w:rPr>
        <w:pict>
          <v:line id="_x0000_s1486" style="position:absolute;z-index:-251187200;mso-position-horizontal-relative:page;mso-position-vertical-relative:page" from="55.95pt,569.25pt" to="552.3pt,569.25pt" o:allowincell="f" strokeweight="1pt">
            <w10:wrap anchorx="page" anchory="page"/>
          </v:line>
        </w:pict>
      </w:r>
      <w:r>
        <w:rPr>
          <w:noProof/>
        </w:rPr>
        <w:pict>
          <v:line id="_x0000_s1487" style="position:absolute;z-index:-251186176;mso-position-horizontal-relative:page;mso-position-vertical-relative:page" from="55.95pt,518.3pt" to="552.3pt,518.3pt" o:allowincell="f" strokeweight="1pt">
            <w10:wrap anchorx="page" anchory="page"/>
          </v:line>
        </w:pict>
      </w:r>
      <w:r>
        <w:rPr>
          <w:noProof/>
        </w:rPr>
        <w:pict>
          <v:line id="_x0000_s1488" style="position:absolute;z-index:-251185152;mso-position-horizontal-relative:page;mso-position-vertical-relative:page" from="55.95pt,479.35pt" to="552.3pt,479.35pt" o:allowincell="f" strokeweight="1pt">
            <w10:wrap anchorx="page" anchory="page"/>
          </v:line>
        </w:pict>
      </w:r>
      <w:r>
        <w:rPr>
          <w:noProof/>
        </w:rPr>
        <w:pict>
          <v:line id="_x0000_s1489" style="position:absolute;z-index:-251184128;mso-position-horizontal-relative:page;mso-position-vertical-relative:page" from="55.95pt,428.4pt" to="552.3pt,428.4pt" o:allowincell="f" strokeweight="1pt">
            <w10:wrap anchorx="page" anchory="page"/>
          </v:line>
        </w:pict>
      </w:r>
      <w:r>
        <w:rPr>
          <w:noProof/>
        </w:rPr>
        <w:pict>
          <v:line id="_x0000_s1490" style="position:absolute;z-index:-251183104;mso-position-horizontal-relative:page;mso-position-vertical-relative:page" from="55.95pt,377.45pt" to="552.3pt,377.45pt" o:allowincell="f" strokeweight="1pt">
            <w10:wrap anchorx="page" anchory="page"/>
          </v:line>
        </w:pict>
      </w:r>
      <w:r>
        <w:rPr>
          <w:noProof/>
        </w:rPr>
        <w:pict>
          <v:line id="_x0000_s1491" style="position:absolute;z-index:-251182080;mso-position-horizontal-relative:page;mso-position-vertical-relative:page" from="55.95pt,350.5pt" to="552.3pt,350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Підвіщення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 рівня безпеки використання ядерної енергії та забезпечення енергетичної безпеки України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Проведення державної експертизи ядерної та радіаційної безпеки технічних рішень стосовно впровадження заходів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КзПБ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, запланованих до впровадження у поточному році</w:t>
      </w:r>
    </w:p>
    <w:p w:rsidR="004E1287" w:rsidRDefault="00020E0D">
      <w:pPr>
        <w:framePr w:w="1064" w:h="225" w:hRule="exact" w:wrap="auto" w:vAnchor="page" w:hAnchor="page" w:x="5894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36" w:h="225" w:hRule="exact" w:wrap="auto" w:vAnchor="page" w:hAnchor="page" w:x="6958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7980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700" w:h="210" w:hRule="exact" w:wrap="auto" w:vAnchor="page" w:hAnchor="page" w:x="5138" w:y="707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707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Погодження звітів про реалізацію заходів, визначених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КзПБ</w:t>
      </w:r>
      <w:proofErr w:type="spellEnd"/>
    </w:p>
    <w:p w:rsidR="004E1287" w:rsidRDefault="00020E0D">
      <w:pPr>
        <w:framePr w:w="1064" w:h="225" w:hRule="exact" w:wrap="auto" w:vAnchor="page" w:hAnchor="page" w:x="5894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760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760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кількість</w:t>
      </w:r>
    </w:p>
    <w:p w:rsidR="004E1287" w:rsidRDefault="00020E0D">
      <w:pPr>
        <w:framePr w:w="3272" w:h="960" w:hRule="exact" w:wrap="auto" w:vAnchor="page" w:hAnchor="page" w:x="1082" w:y="760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Проведення державної експертизи ядерної та радіаційної безпеки звітів з періодичної переоцінки безпеки енергоблоків АЕС України</w:t>
      </w:r>
    </w:p>
    <w:p w:rsidR="004E1287" w:rsidRDefault="00020E0D">
      <w:pPr>
        <w:framePr w:w="1064" w:h="225" w:hRule="exact" w:wrap="auto" w:vAnchor="page" w:hAnchor="page" w:x="5894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86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кількість</w:t>
      </w:r>
    </w:p>
    <w:p w:rsidR="004E1287" w:rsidRDefault="00020E0D">
      <w:pPr>
        <w:framePr w:w="3272" w:h="960" w:hRule="exact" w:wrap="auto" w:vAnchor="page" w:hAnchor="page" w:x="1082" w:y="86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Проведення інспекційного обстеження готовності експлуатуючої організації до експлуатації енергоблоку АЕС 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понадпроектний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термін</w:t>
      </w:r>
    </w:p>
    <w:p w:rsidR="004E1287" w:rsidRDefault="00020E0D">
      <w:pPr>
        <w:framePr w:w="1064" w:h="225" w:hRule="exact" w:wrap="auto" w:vAnchor="page" w:hAnchor="page" w:x="5894" w:y="96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96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96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96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96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964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кількість</w:t>
      </w:r>
    </w:p>
    <w:p w:rsidR="004E1287" w:rsidRDefault="00020E0D">
      <w:pPr>
        <w:framePr w:w="3272" w:h="720" w:hRule="exact" w:wrap="auto" w:vAnchor="page" w:hAnchor="page" w:x="1082" w:y="964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Внесення змін до ліцензії на експлуатацію енергоблоку АЕС 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понадпроектний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термін</w:t>
      </w:r>
    </w:p>
    <w:p w:rsidR="004E1287" w:rsidRDefault="00020E0D">
      <w:pPr>
        <w:framePr w:w="1064" w:h="225" w:hRule="exact" w:wrap="auto" w:vAnchor="page" w:hAnchor="page" w:x="5894" w:y="104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104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104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700" w:h="210" w:hRule="exact" w:wrap="auto" w:vAnchor="page" w:hAnchor="page" w:x="5138" w:y="1042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кількість</w:t>
      </w:r>
    </w:p>
    <w:p w:rsidR="004E1287" w:rsidRDefault="00020E0D">
      <w:pPr>
        <w:framePr w:w="3272" w:h="960" w:hRule="exact" w:wrap="auto" w:vAnchor="page" w:hAnchor="page" w:x="1082" w:y="1042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Видача окремих дозволів на введення в експлуатацію сховищ для зберігання відпрацьованого ядерного палива, що споруджуються в Україні</w:t>
      </w:r>
    </w:p>
    <w:p w:rsidR="004E1287" w:rsidRDefault="00020E0D">
      <w:pPr>
        <w:framePr w:w="1064" w:h="225" w:hRule="exact" w:wrap="auto" w:vAnchor="page" w:hAnchor="page" w:x="5894" w:y="114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14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14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114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114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114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кількість</w:t>
      </w:r>
    </w:p>
    <w:p w:rsidR="004E1287" w:rsidRDefault="00020E0D">
      <w:pPr>
        <w:framePr w:w="3272" w:h="960" w:hRule="exact" w:wrap="auto" w:vAnchor="page" w:hAnchor="page" w:x="1082" w:y="114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Видача ліцензій на експлуатацію сховищ для зберігання відпрацьованого ядерного палива, що споруджуються в Україні</w:t>
      </w:r>
    </w:p>
    <w:p w:rsidR="004E1287" w:rsidRDefault="00020E0D">
      <w:pPr>
        <w:framePr w:w="1064" w:h="225" w:hRule="exact" w:wrap="auto" w:vAnchor="page" w:hAnchor="page" w:x="5894" w:y="124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36" w:h="225" w:hRule="exact" w:wrap="auto" w:vAnchor="page" w:hAnchor="page" w:x="6958" w:y="124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7980" w:y="124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8932" w:y="124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06" w:h="225" w:hRule="exact" w:wrap="auto" w:vAnchor="page" w:hAnchor="page" w:x="10049" w:y="124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 </w:t>
      </w:r>
    </w:p>
    <w:p w:rsidR="004E1287" w:rsidRDefault="00020E0D">
      <w:pPr>
        <w:framePr w:w="700" w:h="210" w:hRule="exact" w:wrap="auto" w:vAnchor="page" w:hAnchor="page" w:x="5138" w:y="1246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кількість</w:t>
      </w:r>
    </w:p>
    <w:p w:rsidR="004E1287" w:rsidRDefault="00020E0D">
      <w:pPr>
        <w:framePr w:w="3272" w:h="1200" w:hRule="exact" w:wrap="auto" w:vAnchor="page" w:hAnchor="page" w:x="1082" w:y="1246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Проведення державної експертизи ядерної та радіаційної безпеки технічних рішень на паливне завантаження енергоблоків АЕС України</w:t>
      </w:r>
    </w:p>
    <w:p w:rsidR="004E1287" w:rsidRDefault="00020E0D">
      <w:pPr>
        <w:framePr w:w="10104" w:h="480" w:hRule="exact" w:wrap="auto" w:vAnchor="page" w:hAnchor="page" w:x="1082" w:y="1375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Створення та забезпечення функціонування державної системи обліку та контролю індивідуальних доз опромінювання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2" style="position:absolute;left:0;text-align:left;z-index:-251181056;mso-position-horizontal-relative:page;mso-position-vertical-relative:page" from="54.05pt,412.3pt" to="552.3pt,412.3pt" o:allowincell="f" strokeweight="1pt">
            <w10:wrap anchorx="page" anchory="page"/>
          </v:line>
        </w:pict>
      </w:r>
      <w:r>
        <w:rPr>
          <w:noProof/>
        </w:rPr>
        <w:pict>
          <v:line id="_x0000_s1493" style="position:absolute;left:0;text-align:left;z-index:-251180032;mso-position-horizontal-relative:page;mso-position-vertical-relative:page" from="55.95pt,707.6pt" to="552.3pt,707.6pt" o:allowincell="f" strokeweight="1pt">
            <w10:wrap anchorx="page" anchory="page"/>
          </v:line>
        </w:pict>
      </w:r>
      <w:r>
        <w:rPr>
          <w:noProof/>
        </w:rPr>
        <w:pict>
          <v:line id="_x0000_s1494" style="position:absolute;left:0;text-align:left;z-index:-251179008;mso-position-horizontal-relative:page;mso-position-vertical-relative:page" from="55.95pt,608.65pt" to="552.3pt,608.65pt" o:allowincell="f" strokeweight="1pt">
            <w10:wrap anchorx="page" anchory="page"/>
          </v:line>
        </w:pict>
      </w:r>
      <w:r>
        <w:rPr>
          <w:noProof/>
        </w:rPr>
        <w:pict>
          <v:line id="_x0000_s1495" style="position:absolute;left:0;text-align:left;z-index:-251177984;mso-position-horizontal-relative:page;mso-position-vertical-relative:page" from="55.95pt,509.7pt" to="552.3pt,509.7pt" o:allowincell="f" strokeweight="1pt">
            <w10:wrap anchorx="page" anchory="page"/>
          </v:line>
        </w:pict>
      </w:r>
      <w:r>
        <w:rPr>
          <w:noProof/>
        </w:rPr>
        <w:pict>
          <v:line id="_x0000_s1496" style="position:absolute;left:0;text-align:left;z-index:-251176960;mso-position-horizontal-relative:page;mso-position-vertical-relative:page" from="55.95pt,394.6pt" to="552.3pt,394.6pt" o:allowincell="f" strokeweight="1pt">
            <w10:wrap anchorx="page" anchory="page"/>
          </v:line>
        </w:pict>
      </w:r>
      <w:r>
        <w:rPr>
          <w:noProof/>
        </w:rPr>
        <w:pict>
          <v:line id="_x0000_s1497" style="position:absolute;left:0;text-align:left;z-index:-251175936;mso-position-horizontal-relative:page;mso-position-vertical-relative:page" from="55.95pt,319.65pt" to="552.3pt,319.65pt" o:allowincell="f" strokeweight="1pt">
            <w10:wrap anchorx="page" anchory="page"/>
          </v:line>
        </w:pict>
      </w:r>
      <w:r>
        <w:rPr>
          <w:noProof/>
        </w:rPr>
        <w:pict>
          <v:line id="_x0000_s1498" style="position:absolute;left:0;text-align:left;z-index:-251174912;mso-position-horizontal-relative:page;mso-position-vertical-relative:page" from="55.95pt,256.7pt" to="552.3pt,256.7pt" o:allowincell="f" strokeweight="1pt">
            <w10:wrap anchorx="page" anchory="page"/>
          </v:line>
        </w:pict>
      </w:r>
      <w:r>
        <w:rPr>
          <w:noProof/>
        </w:rPr>
        <w:pict>
          <v:line id="_x0000_s1499" style="position:absolute;left:0;text-align:left;z-index:-251173888;mso-position-horizontal-relative:page;mso-position-vertical-relative:page" from="55.95pt,169.75pt" to="552.3pt,169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168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вимірювальних лабораторій, що підтвердили відповідність галузі акредитації та підтвердили достовірність результатів вимірювань за результатами участі у національних та міжнародних калібруваннях від загальної кількості</w:t>
      </w:r>
    </w:p>
    <w:p w:rsidR="004E1287" w:rsidRDefault="00020E0D">
      <w:pPr>
        <w:framePr w:w="1064" w:h="225" w:hRule="exact" w:wrap="auto" w:vAnchor="page" w:hAnchor="page" w:x="5894" w:y="345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345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345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22" w:h="225" w:hRule="exact" w:wrap="auto" w:vAnchor="page" w:hAnchor="page" w:x="8932" w:y="345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06" w:h="225" w:hRule="exact" w:wrap="auto" w:vAnchor="page" w:hAnchor="page" w:x="10049" w:y="345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 </w:t>
      </w:r>
    </w:p>
    <w:p w:rsidR="004E1287" w:rsidRDefault="00020E0D">
      <w:pPr>
        <w:framePr w:w="700" w:h="210" w:hRule="exact" w:wrap="auto" w:vAnchor="page" w:hAnchor="page" w:x="5138" w:y="345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1680" w:hRule="exact" w:wrap="auto" w:vAnchor="page" w:hAnchor="page" w:x="1082" w:y="345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персоналу екіпажів літаків та працівників  на виробництвах з природним вмістом радіонуклідів, що отримують щорічні дози опромінення вище 6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мЗв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на рік та які внесені до реєстру індивідуальних доз опромінення</w:t>
      </w:r>
    </w:p>
    <w:p w:rsidR="004E1287" w:rsidRDefault="00020E0D">
      <w:pPr>
        <w:framePr w:w="1064" w:h="225" w:hRule="exact" w:wrap="auto" w:vAnchor="page" w:hAnchor="page" w:x="5894" w:y="51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1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51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8932" w:y="51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51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519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1200" w:hRule="exact" w:wrap="auto" w:vAnchor="page" w:hAnchor="page" w:x="1082" w:y="519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 випадків переопромінення персоналу вище встановлених контрольних рівнів за рахунок оптимізації радіаційного захисту та покращення умов праці</w:t>
      </w:r>
    </w:p>
    <w:p w:rsidR="004E1287" w:rsidRDefault="00020E0D">
      <w:pPr>
        <w:framePr w:w="1064" w:h="225" w:hRule="exact" w:wrap="auto" w:vAnchor="page" w:hAnchor="page" w:x="5894" w:y="64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36" w:h="225" w:hRule="exact" w:wrap="auto" w:vAnchor="page" w:hAnchor="page" w:x="6958" w:y="64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7980" w:y="64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8932" w:y="64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06" w:h="225" w:hRule="exact" w:wrap="auto" w:vAnchor="page" w:hAnchor="page" w:x="10049" w:y="64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 </w:t>
      </w:r>
    </w:p>
    <w:p w:rsidR="004E1287" w:rsidRDefault="00020E0D">
      <w:pPr>
        <w:framePr w:w="700" w:h="210" w:hRule="exact" w:wrap="auto" w:vAnchor="page" w:hAnchor="page" w:x="5138" w:y="645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1440" w:hRule="exact" w:wrap="auto" w:vAnchor="page" w:hAnchor="page" w:x="1082" w:y="64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визнаних у встановленому законодавством порядку вимірювальних лабораторій, які мають відповідну акредитацію та позитивні результати національних і міжнародних калібруваннях</w:t>
      </w:r>
    </w:p>
    <w:p w:rsidR="004E1287" w:rsidRDefault="00020E0D">
      <w:pPr>
        <w:framePr w:w="10104" w:h="240" w:hRule="exact" w:wrap="auto" w:vAnchor="page" w:hAnchor="page" w:x="1082" w:y="798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Адаптація національного законодавства до законодавства Європейського Союзу</w:t>
      </w:r>
    </w:p>
    <w:p w:rsidR="004E1287" w:rsidRDefault="00020E0D">
      <w:pPr>
        <w:framePr w:w="1064" w:h="225" w:hRule="exact" w:wrap="auto" w:vAnchor="page" w:hAnchor="page" w:x="5894" w:y="82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36" w:h="225" w:hRule="exact" w:wrap="auto" w:vAnchor="page" w:hAnchor="page" w:x="6958" w:y="82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82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82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82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827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920" w:hRule="exact" w:wrap="auto" w:vAnchor="page" w:hAnchor="page" w:x="1082" w:y="82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Внесення змін до чинного законодавства України з метою приведення його у відповідність вимогам Директиви 2014/87/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Євроатом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від 8 липня 2014 р., яка змінює Директиву 2009/71/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Євроатом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, яка встановлює для Співтовариства основи з ядерної безпеки ядерних установок</w:t>
      </w:r>
    </w:p>
    <w:p w:rsidR="004E1287" w:rsidRDefault="00020E0D">
      <w:pPr>
        <w:framePr w:w="1064" w:h="225" w:hRule="exact" w:wrap="auto" w:vAnchor="page" w:hAnchor="page" w:x="5894" w:y="102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36" w:h="225" w:hRule="exact" w:wrap="auto" w:vAnchor="page" w:hAnchor="page" w:x="6958" w:y="102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102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02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1025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1025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920" w:hRule="exact" w:wrap="auto" w:vAnchor="page" w:hAnchor="page" w:x="1082" w:y="1025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Внесення змін до чинного законодавства України з метою приведення його у відповідність вимогам Директиви Ради 2013/59/Євратом від 5 грудня 2013 року, що встановлює основні норми безпеки для захисту від небезпек, що виникають від іонізуючої радіації</w:t>
      </w:r>
    </w:p>
    <w:p w:rsidR="004E1287" w:rsidRDefault="00020E0D">
      <w:pPr>
        <w:framePr w:w="1064" w:h="225" w:hRule="exact" w:wrap="auto" w:vAnchor="page" w:hAnchor="page" w:x="5894" w:y="122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36" w:h="225" w:hRule="exact" w:wrap="auto" w:vAnchor="page" w:hAnchor="page" w:x="6958" w:y="122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122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22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122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223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920" w:hRule="exact" w:wrap="auto" w:vAnchor="page" w:hAnchor="page" w:x="1082" w:y="1223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Удосконалення чинного законодавства України у сфері безпеки використання ядерної енергії в частині приведення його у відповідність референтним рівням WENRA за напрямом поводження з радіоактивними відходами та відпрацьованим ядерним паливом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0" style="position:absolute;left:0;text-align:left;z-index:-251172864;mso-position-horizontal-relative:page;mso-position-vertical-relative:page" from="55.95pt,157.75pt" to="552.3pt,157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Удосконалення чинного законодавства України у сфері безпеки використання ядерної енергії в частині приведення його у відповідність референтним рівням WENRA за напрямом безпека ядерних установок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550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комісія, що здійснює державне регулювання у сфері ринків фінансових послуг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01" style="position:absolute;margin-left:56.65pt;margin-top:174.3pt;width:499.8pt;height:.65pt;z-index:-2511718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02" style="position:absolute;margin-left:56.65pt;margin-top:157.5pt;width:499.8pt;height:.65pt;z-index:-2511708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03" style="position:absolute;margin-left:56.65pt;margin-top:143.5pt;width:499.8pt;height:.65pt;z-index:-25116979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79 417,2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79 417,2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80 782,6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80 782,6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86 906,2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86 906,2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93 265,9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93 265,9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81 228,6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81 228,6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4" style="position:absolute;z-index:-251168768;mso-position-horizontal-relative:page;mso-position-vertical-relative:page" from="54.05pt,387.3pt" to="552.3pt,387.3pt" o:allowincell="f" strokeweight="1pt">
            <w10:wrap anchorx="page" anchory="page"/>
          </v:line>
        </w:pict>
      </w:r>
      <w:r>
        <w:rPr>
          <w:noProof/>
        </w:rPr>
        <w:pict>
          <v:line id="_x0000_s1505" style="position:absolute;z-index:-251167744;mso-position-horizontal-relative:page;mso-position-vertical-relative:page" from="54.05pt,320.2pt" to="552.3pt,320.2pt" o:allowincell="f" strokeweight="1pt">
            <w10:wrap anchorx="page" anchory="page"/>
          </v:line>
        </w:pict>
      </w:r>
      <w:r>
        <w:rPr>
          <w:noProof/>
        </w:rPr>
        <w:pict>
          <v:line id="_x0000_s1506" style="position:absolute;z-index:-251166720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507" style="position:absolute;z-index:-251165696;mso-position-horizontal-relative:page;mso-position-vertical-relative:page" from="55.95pt,475.65pt" to="552.3pt,475.65pt" o:allowincell="f" strokeweight="1pt">
            <w10:wrap anchorx="page" anchory="page"/>
          </v:line>
        </w:pict>
      </w:r>
      <w:r>
        <w:rPr>
          <w:noProof/>
        </w:rPr>
        <w:pict>
          <v:line id="_x0000_s1508" style="position:absolute;z-index:-251164672;mso-position-horizontal-relative:page;mso-position-vertical-relative:page" from="55.95pt,436.7pt" to="552.3pt,436.7pt" o:allowincell="f" strokeweight="1pt">
            <w10:wrap anchorx="page" anchory="page"/>
          </v:line>
        </w:pict>
      </w:r>
      <w:r>
        <w:rPr>
          <w:noProof/>
        </w:rPr>
        <w:pict>
          <v:line id="_x0000_s1509" style="position:absolute;z-index:-251163648;mso-position-horizontal-relative:page;mso-position-vertical-relative:page" from="55.95pt,369.6pt" to="552.3pt,369.6pt" o:allowincell="f" strokeweight="1pt">
            <w10:wrap anchorx="page" anchory="page"/>
          </v:line>
        </w:pict>
      </w:r>
      <w:r>
        <w:rPr>
          <w:noProof/>
        </w:rPr>
        <w:pict>
          <v:line id="_x0000_s1510" style="position:absolute;z-index:-251162624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Зміцнення та сталий розвиток ринків небанківських фінансових послуг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208 813,0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218 202,0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226 442,0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235 052,0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Підвищення капіталізації суб’єктів нагляду</w:t>
      </w:r>
    </w:p>
    <w:p w:rsidR="004E1287" w:rsidRDefault="00020E0D">
      <w:pPr>
        <w:framePr w:w="10104" w:h="240" w:hRule="exact" w:wrap="auto" w:vAnchor="page" w:hAnchor="page" w:x="1082" w:y="613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Підвищення ефективності державного нагляду</w:t>
      </w:r>
    </w:p>
    <w:p w:rsidR="004E1287" w:rsidRDefault="00020E0D">
      <w:pPr>
        <w:framePr w:w="1064" w:h="225" w:hRule="exact" w:wrap="auto" w:vAnchor="page" w:hAnchor="page" w:x="5894" w:y="6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7980" w:y="6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6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06" w:h="225" w:hRule="exact" w:wrap="auto" w:vAnchor="page" w:hAnchor="page" w:x="10049" w:y="643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60,0 </w:t>
      </w:r>
    </w:p>
    <w:p w:rsidR="004E1287" w:rsidRDefault="00020E0D">
      <w:pPr>
        <w:framePr w:w="700" w:h="210" w:hRule="exact" w:wrap="auto" w:vAnchor="page" w:hAnchor="page" w:x="5138" w:y="643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643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Рівень запровадження першого етапу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ризико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-орієнтованого підходу за суб’єктами нагляду відповідно до міжнародних стандартів</w:t>
      </w:r>
    </w:p>
    <w:p w:rsidR="004E1287" w:rsidRDefault="00020E0D">
      <w:pPr>
        <w:framePr w:w="10104" w:h="240" w:hRule="exact" w:wrap="auto" w:vAnchor="page" w:hAnchor="page" w:x="1082" w:y="748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Підвищення рівня фінансової інклюзії та захисту інтересів споживачів небанківських фінансових послуг</w:t>
      </w:r>
    </w:p>
    <w:p w:rsidR="004E1287" w:rsidRDefault="00020E0D">
      <w:pPr>
        <w:framePr w:w="1064" w:h="225" w:hRule="exact" w:wrap="auto" w:vAnchor="page" w:hAnchor="page" w:x="5894" w:y="77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36" w:h="225" w:hRule="exact" w:wrap="auto" w:vAnchor="page" w:hAnchor="page" w:x="6958" w:y="77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7980" w:y="77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77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77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777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77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звернень (скарг) споживачів фінансових послуг у загальній кількості послуг, наданих суб'єктами нагляду</w:t>
      </w:r>
    </w:p>
    <w:p w:rsidR="004E1287" w:rsidRDefault="00020E0D">
      <w:pPr>
        <w:framePr w:w="1064" w:h="225" w:hRule="exact" w:wrap="auto" w:vAnchor="page" w:hAnchor="page" w:x="5894" w:y="87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36" w:h="225" w:hRule="exact" w:wrap="auto" w:vAnchor="page" w:hAnchor="page" w:x="6958" w:y="87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7980" w:y="87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8932" w:y="87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06" w:h="225" w:hRule="exact" w:wrap="auto" w:vAnchor="page" w:hAnchor="page" w:x="10049" w:y="879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 </w:t>
      </w:r>
    </w:p>
    <w:p w:rsidR="004E1287" w:rsidRDefault="00020E0D">
      <w:pPr>
        <w:framePr w:w="700" w:h="210" w:hRule="exact" w:wrap="auto" w:vAnchor="page" w:hAnchor="page" w:x="5138" w:y="879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79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повторних звернень (скарг) громадян у загальній кількості скарг на суб’єктів нагляду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556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комісія, що здійснює державне регулювання у сфері зв'язку та інформатизації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11" style="position:absolute;margin-left:56.65pt;margin-top:174.3pt;width:499.8pt;height:.65pt;z-index:-2511616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12" style="position:absolute;margin-left:56.65pt;margin-top:157.5pt;width:499.8pt;height:.65pt;z-index:-2511605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13" style="position:absolute;margin-left:56.65pt;margin-top:143.5pt;width:499.8pt;height:.65pt;z-index:-25115955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97 613,9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97 613,9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91 266,0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91 266,0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98 296,3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98 296,3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105 571,8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105 571,8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86 616,4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86 616,4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4" style="position:absolute;z-index:-251158528;mso-position-horizontal-relative:page;mso-position-vertical-relative:page" from="54.05pt,733.6pt" to="552.3pt,733.6pt" o:allowincell="f" strokeweight="1pt">
            <w10:wrap anchorx="page" anchory="page"/>
          </v:line>
        </w:pict>
      </w:r>
      <w:r>
        <w:rPr>
          <w:noProof/>
        </w:rPr>
        <w:pict>
          <v:line id="_x0000_s1515" style="position:absolute;z-index:-251157504;mso-position-horizontal-relative:page;mso-position-vertical-relative:page" from="54.05pt,619.85pt" to="552.3pt,619.85pt" o:allowincell="f" strokeweight="1pt">
            <w10:wrap anchorx="page" anchory="page"/>
          </v:line>
        </w:pict>
      </w:r>
      <w:r>
        <w:rPr>
          <w:noProof/>
        </w:rPr>
        <w:pict>
          <v:line id="_x0000_s1516" style="position:absolute;z-index:-251156480;mso-position-horizontal-relative:page;mso-position-vertical-relative:page" from="54.05pt,477.8pt" to="552.3pt,477.8pt" o:allowincell="f" strokeweight="1pt">
            <w10:wrap anchorx="page" anchory="page"/>
          </v:line>
        </w:pict>
      </w:r>
      <w:r>
        <w:rPr>
          <w:noProof/>
        </w:rPr>
        <w:pict>
          <v:line id="_x0000_s1517" style="position:absolute;z-index:-25115545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518" style="position:absolute;z-index:-251154432;mso-position-horizontal-relative:page;mso-position-vertical-relative:page" from="55.95pt,705.25pt" to="552.3pt,705.25pt" o:allowincell="f" strokeweight="1pt">
            <w10:wrap anchorx="page" anchory="page"/>
          </v:line>
        </w:pict>
      </w:r>
      <w:r>
        <w:rPr>
          <w:noProof/>
        </w:rPr>
        <w:pict>
          <v:line id="_x0000_s1519" style="position:absolute;z-index:-251153408;mso-position-horizontal-relative:page;mso-position-vertical-relative:page" from="55.95pt,602.15pt" to="552.3pt,602.15pt" o:allowincell="f" strokeweight="1pt">
            <w10:wrap anchorx="page" anchory="page"/>
          </v:line>
        </w:pict>
      </w:r>
      <w:r>
        <w:rPr>
          <w:noProof/>
        </w:rPr>
        <w:pict>
          <v:line id="_x0000_s1520" style="position:absolute;z-index:-251152384;mso-position-horizontal-relative:page;mso-position-vertical-relative:page" from="55.95pt,539.2pt" to="552.3pt,539.2pt" o:allowincell="f" strokeweight="1pt">
            <w10:wrap anchorx="page" anchory="page"/>
          </v:line>
        </w:pict>
      </w:r>
      <w:r>
        <w:rPr>
          <w:noProof/>
        </w:rPr>
        <w:pict>
          <v:line id="_x0000_s1521" style="position:absolute;z-index:-251151360;mso-position-horizontal-relative:page;mso-position-vertical-relative:page" from="55.95pt,437.45pt" to="552.3pt,437.45pt" o:allowincell="f" strokeweight="1pt">
            <w10:wrap anchorx="page" anchory="page"/>
          </v:line>
        </w:pict>
      </w:r>
      <w:r>
        <w:rPr>
          <w:noProof/>
        </w:rPr>
        <w:pict>
          <v:line id="_x0000_s1522" style="position:absolute;z-index:-251150336;mso-position-horizontal-relative:page;mso-position-vertical-relative:page" from="55.95pt,374.5pt" to="552.3pt,37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Реформування телекомунікаційної інфраструктури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9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Гармонізація використання смуг радіочастот в Україні з ЄС відповідно до рішень Комісії ЄС, прийнятих у рамках Рішення № 676/2002/ЄС Європейського Парламенту та Ради від 7 березня 2002 р. про правові рамки для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радіоспектральної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політики в Європейській спільноті</w:t>
      </w:r>
    </w:p>
    <w:p w:rsidR="004E1287" w:rsidRDefault="00020E0D">
      <w:pPr>
        <w:framePr w:w="1064" w:h="225" w:hRule="exact" w:wrap="auto" w:vAnchor="page" w:hAnchor="page" w:x="5894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36" w:h="225" w:hRule="exact" w:wrap="auto" w:vAnchor="page" w:hAnchor="page" w:x="6958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8932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06" w:h="225" w:hRule="exact" w:wrap="auto" w:vAnchor="page" w:hAnchor="page" w:x="10049" w:y="75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 </w:t>
      </w:r>
    </w:p>
    <w:p w:rsidR="004E1287" w:rsidRDefault="00020E0D">
      <w:pPr>
        <w:framePr w:w="700" w:h="210" w:hRule="exact" w:wrap="auto" w:vAnchor="page" w:hAnchor="page" w:x="5138" w:y="75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75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Проведення аналізу європейських стандартів у сфері користування радіочастотним ресурсом (ETSI) та визначений перелік стандартів ЄС для прийняття в Україні</w:t>
      </w:r>
    </w:p>
    <w:p w:rsidR="004E1287" w:rsidRDefault="00020E0D">
      <w:pPr>
        <w:framePr w:w="10104" w:h="720" w:hRule="exact" w:wrap="auto" w:vAnchor="page" w:hAnchor="page" w:x="1082" w:y="883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Реалізація державної політики у сфері телекомунікацій, користування радіочастотним ресурсом, надання послуг поштового зв'язку, вдосконалення нормативної та методологічної бази формування тарифів, які підлягають державному регулюванню</w:t>
      </w:r>
    </w:p>
    <w:p w:rsidR="004E1287" w:rsidRDefault="00020E0D">
      <w:pPr>
        <w:framePr w:w="1064" w:h="225" w:hRule="exact" w:wrap="auto" w:vAnchor="page" w:hAnchor="page" w:x="5894" w:y="95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95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95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95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06" w:h="225" w:hRule="exact" w:wrap="auto" w:vAnchor="page" w:hAnchor="page" w:x="10049" w:y="95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 </w:t>
      </w:r>
    </w:p>
    <w:p w:rsidR="004E1287" w:rsidRDefault="00020E0D">
      <w:pPr>
        <w:framePr w:w="700" w:h="210" w:hRule="exact" w:wrap="auto" w:vAnchor="page" w:hAnchor="page" w:x="5138" w:y="95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95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Забезпечення функціонування послуги перенесення абонентського номера в мережу іншого оператора із збереженням свого номера (MNP) (від загальної кількості)</w:t>
      </w:r>
    </w:p>
    <w:p w:rsidR="004E1287" w:rsidRDefault="00020E0D">
      <w:pPr>
        <w:framePr w:w="1064" w:h="225" w:hRule="exact" w:wrap="auto" w:vAnchor="page" w:hAnchor="page" w:x="5894" w:y="108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08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08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08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1084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1084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1084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Аналіз ринків для обґрунтування рішень щодо забезпечення зростання конкуренції на ринках телекомунікаційних послуг та на ринку поштового зв'язку</w:t>
      </w:r>
    </w:p>
    <w:p w:rsidR="004E1287" w:rsidRDefault="00020E0D">
      <w:pPr>
        <w:framePr w:w="10104" w:h="240" w:hRule="exact" w:wrap="auto" w:vAnchor="page" w:hAnchor="page" w:x="1082" w:y="1213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Інтеграція України до Єдиного цифрового ринку Європейського Союзу</w:t>
      </w:r>
    </w:p>
    <w:p w:rsidR="004E1287" w:rsidRDefault="00020E0D">
      <w:pPr>
        <w:framePr w:w="1022" w:h="225" w:hRule="exact" w:wrap="auto" w:vAnchor="page" w:hAnchor="page" w:x="7980" w:y="124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124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124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1242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680" w:hRule="exact" w:wrap="auto" w:vAnchor="page" w:hAnchor="page" w:x="1082" w:y="1242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Проведення консультацій з національними регуляторними органами та європейськими інституціями у рамках реалізації двосторонніх контактів та/або участі у спільних проектах/заходах, та підготовка відповідних пропозицій</w:t>
      </w:r>
    </w:p>
    <w:p w:rsidR="004E1287" w:rsidRDefault="00020E0D">
      <w:pPr>
        <w:framePr w:w="10104" w:h="480" w:hRule="exact" w:wrap="auto" w:vAnchor="page" w:hAnchor="page" w:x="1082" w:y="1419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Забезпечення виконання заходів, пов'язаних з реалізацією інтеграції України до ЄС, зокрема в частині імплементації Угоди про асоціацію та Порядку денного асоціації Україна - ЄС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3" style="position:absolute;left:0;text-align:left;z-index:-251149312;mso-position-horizontal-relative:page;mso-position-vertical-relative:page" from="55.95pt,181.75pt" to="552.3pt,181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92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Створення, розгортання, експлуатація загальнонаціональної Системи контролю та вимірювання показників якості послуг з доступу до мережі Інтернет для забезпечення збору, обробки, збереження, аналізу даних про показники якості послуг, доведення до споживачів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598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Вища рада правосуддя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24" style="position:absolute;margin-left:56.65pt;margin-top:174.3pt;width:499.8pt;height:.65pt;z-index:-2511482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25" style="position:absolute;margin-left:56.65pt;margin-top:157.5pt;width:499.8pt;height:.65pt;z-index:-2511472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26" style="position:absolute;margin-left:56.65pt;margin-top:143.5pt;width:499.8pt;height:.65pt;z-index:-25114624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2 009,5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194 168,5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196 178,0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234 101,4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234 101,4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255 511,2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255 511,2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274 682,9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274 682,9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225 049,7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225 049,7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7" style="position:absolute;z-index:-25114521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528" style="position:absolute;z-index:-251144192;mso-position-horizontal-relative:page;mso-position-vertical-relative:page" from="55.95pt,584.2pt" to="552.3pt,584.2pt" o:allowincell="f" strokeweight="1pt">
            <w10:wrap anchorx="page" anchory="page"/>
          </v:line>
        </w:pict>
      </w:r>
      <w:r>
        <w:rPr>
          <w:noProof/>
        </w:rPr>
        <w:pict>
          <v:line id="_x0000_s1529" style="position:absolute;z-index:-251143168;mso-position-horizontal-relative:page;mso-position-vertical-relative:page" from="55.95pt,533.25pt" to="552.3pt,533.25pt" o:allowincell="f" strokeweight="1pt">
            <w10:wrap anchorx="page" anchory="page"/>
          </v:line>
        </w:pict>
      </w:r>
      <w:r>
        <w:rPr>
          <w:noProof/>
        </w:rPr>
        <w:pict>
          <v:line id="_x0000_s1530" style="position:absolute;z-index:-251142144;mso-position-horizontal-relative:page;mso-position-vertical-relative:page" from="55.95pt,494.3pt" to="552.3pt,494.3pt" o:allowincell="f" strokeweight="1pt">
            <w10:wrap anchorx="page" anchory="page"/>
          </v:line>
        </w:pict>
      </w:r>
      <w:r>
        <w:rPr>
          <w:noProof/>
        </w:rPr>
        <w:pict>
          <v:line id="_x0000_s1531" style="position:absolute;z-index:-251141120;mso-position-horizontal-relative:page;mso-position-vertical-relative:page" from="55.95pt,455.35pt" to="552.3pt,455.35pt" o:allowincell="f" strokeweight="1pt">
            <w10:wrap anchorx="page" anchory="page"/>
          </v:line>
        </w:pict>
      </w:r>
      <w:r>
        <w:rPr>
          <w:noProof/>
        </w:rPr>
        <w:pict>
          <v:line id="_x0000_s1532" style="position:absolute;z-index:-251140096;mso-position-horizontal-relative:page;mso-position-vertical-relative:page" from="55.95pt,416.4pt" to="552.3pt,416.4pt" o:allowincell="f" strokeweight="1pt">
            <w10:wrap anchorx="page" anchory="page"/>
          </v:line>
        </w:pict>
      </w:r>
      <w:r>
        <w:rPr>
          <w:noProof/>
        </w:rPr>
        <w:pict>
          <v:line id="_x0000_s1533" style="position:absolute;z-index:-251139072;mso-position-horizontal-relative:page;mso-position-vertical-relative:page" from="55.95pt,353.45pt" to="552.3pt,353.45pt" o:allowincell="f" strokeweight="1pt">
            <w10:wrap anchorx="page" anchory="page"/>
          </v:line>
        </w:pict>
      </w:r>
      <w:r>
        <w:rPr>
          <w:noProof/>
        </w:rPr>
        <w:pict>
          <v:line id="_x0000_s1534" style="position:absolute;z-index:-251138048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Утвердження в Україні принципу верховенства права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184,0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прийнятих актів щодо забезпечення незалежності суддів та авторитету правосуддя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5 715,0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1 294,0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1 316,0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1 316,0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прийнятих актів щодо призначення судді на посаду, переведення та відрядження судді</w:t>
      </w:r>
    </w:p>
    <w:p w:rsidR="004E1287" w:rsidRDefault="00020E0D">
      <w:pPr>
        <w:framePr w:w="1036" w:h="225" w:hRule="exact" w:wrap="auto" w:vAnchor="page" w:hAnchor="page" w:x="6958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606,0</w:t>
      </w:r>
    </w:p>
    <w:p w:rsidR="004E1287" w:rsidRDefault="00020E0D">
      <w:pPr>
        <w:framePr w:w="1022" w:h="225" w:hRule="exact" w:wrap="auto" w:vAnchor="page" w:hAnchor="page" w:x="7980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534,0</w:t>
      </w:r>
    </w:p>
    <w:p w:rsidR="004E1287" w:rsidRDefault="00020E0D">
      <w:pPr>
        <w:framePr w:w="1022" w:h="225" w:hRule="exact" w:wrap="auto" w:vAnchor="page" w:hAnchor="page" w:x="8932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513,0</w:t>
      </w:r>
    </w:p>
    <w:p w:rsidR="004E1287" w:rsidRDefault="00020E0D">
      <w:pPr>
        <w:framePr w:w="1006" w:h="225" w:hRule="exact" w:wrap="auto" w:vAnchor="page" w:hAnchor="page" w:x="10049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513,0 </w:t>
      </w:r>
    </w:p>
    <w:p w:rsidR="004E1287" w:rsidRDefault="00020E0D">
      <w:pPr>
        <w:framePr w:w="700" w:h="210" w:hRule="exact" w:wrap="auto" w:vAnchor="page" w:hAnchor="page" w:x="5138" w:y="71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71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прийнятих актів щодо тимчасового відсторонення судді від здійснення правосуддя, звільнення судді з посади, припинення відставки судді</w:t>
      </w:r>
    </w:p>
    <w:p w:rsidR="004E1287" w:rsidRDefault="00020E0D">
      <w:pPr>
        <w:framePr w:w="1036" w:h="225" w:hRule="exact" w:wrap="auto" w:vAnchor="page" w:hAnchor="page" w:x="6958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838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83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прийнятих актів, якими завершено розгляд справ (заяв) щодо несумісності</w:t>
      </w:r>
    </w:p>
    <w:p w:rsidR="004E1287" w:rsidRDefault="00020E0D">
      <w:pPr>
        <w:framePr w:w="1036" w:h="225" w:hRule="exact" w:wrap="auto" w:vAnchor="page" w:hAnchor="page" w:x="6958" w:y="91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13 500,0</w:t>
      </w:r>
    </w:p>
    <w:p w:rsidR="004E1287" w:rsidRDefault="00020E0D">
      <w:pPr>
        <w:framePr w:w="1022" w:h="225" w:hRule="exact" w:wrap="auto" w:vAnchor="page" w:hAnchor="page" w:x="7980" w:y="91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13 500,0</w:t>
      </w:r>
    </w:p>
    <w:p w:rsidR="004E1287" w:rsidRDefault="00020E0D">
      <w:pPr>
        <w:framePr w:w="1022" w:h="225" w:hRule="exact" w:wrap="auto" w:vAnchor="page" w:hAnchor="page" w:x="8932" w:y="91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13 500,0</w:t>
      </w:r>
    </w:p>
    <w:p w:rsidR="004E1287" w:rsidRDefault="00020E0D">
      <w:pPr>
        <w:framePr w:w="1006" w:h="225" w:hRule="exact" w:wrap="auto" w:vAnchor="page" w:hAnchor="page" w:x="10049" w:y="916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13 500,0 </w:t>
      </w:r>
    </w:p>
    <w:p w:rsidR="004E1287" w:rsidRDefault="00020E0D">
      <w:pPr>
        <w:framePr w:w="700" w:h="210" w:hRule="exact" w:wrap="auto" w:vAnchor="page" w:hAnchor="page" w:x="5138" w:y="916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916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прийнятих актів, якими завершені дисциплінарні провадження щодо суддів</w:t>
      </w:r>
    </w:p>
    <w:p w:rsidR="004E1287" w:rsidRDefault="00020E0D">
      <w:pPr>
        <w:framePr w:w="1036" w:h="225" w:hRule="exact" w:wrap="auto" w:vAnchor="page" w:hAnchor="page" w:x="6958" w:y="99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150,0</w:t>
      </w:r>
    </w:p>
    <w:p w:rsidR="004E1287" w:rsidRDefault="00020E0D">
      <w:pPr>
        <w:framePr w:w="1022" w:h="225" w:hRule="exact" w:wrap="auto" w:vAnchor="page" w:hAnchor="page" w:x="7980" w:y="99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150,0</w:t>
      </w:r>
    </w:p>
    <w:p w:rsidR="004E1287" w:rsidRDefault="00020E0D">
      <w:pPr>
        <w:framePr w:w="1022" w:h="225" w:hRule="exact" w:wrap="auto" w:vAnchor="page" w:hAnchor="page" w:x="8932" w:y="99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150,0</w:t>
      </w:r>
    </w:p>
    <w:p w:rsidR="004E1287" w:rsidRDefault="00020E0D">
      <w:pPr>
        <w:framePr w:w="1006" w:h="225" w:hRule="exact" w:wrap="auto" w:vAnchor="page" w:hAnchor="page" w:x="10049" w:y="994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150,0 </w:t>
      </w:r>
    </w:p>
    <w:p w:rsidR="004E1287" w:rsidRDefault="00020E0D">
      <w:pPr>
        <w:framePr w:w="700" w:h="210" w:hRule="exact" w:wrap="auto" w:vAnchor="page" w:hAnchor="page" w:x="5138" w:y="994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994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прийнятих актів за результатами розгляду скарг на рішення у дисциплінарних справах</w:t>
      </w:r>
    </w:p>
    <w:p w:rsidR="004E1287" w:rsidRDefault="00020E0D">
      <w:pPr>
        <w:framePr w:w="1036" w:h="225" w:hRule="exact" w:wrap="auto" w:vAnchor="page" w:hAnchor="page" w:x="6958" w:y="107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</w:t>
      </w:r>
    </w:p>
    <w:p w:rsidR="004E1287" w:rsidRDefault="00020E0D">
      <w:pPr>
        <w:framePr w:w="1022" w:h="225" w:hRule="exact" w:wrap="auto" w:vAnchor="page" w:hAnchor="page" w:x="7980" w:y="107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8932" w:y="107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107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 </w:t>
      </w:r>
    </w:p>
    <w:p w:rsidR="004E1287" w:rsidRDefault="00020E0D">
      <w:pPr>
        <w:framePr w:w="700" w:h="210" w:hRule="exact" w:wrap="auto" w:vAnchor="page" w:hAnchor="page" w:x="5138" w:y="1072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072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рішень, що оскаржені до Верховного Суду, за якими прийнято рішення про залишення їх без змін, у загальній кількості оскаржених рішень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599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Секретаріат Уповноваженого Верховної Ради України з прав людини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35" style="position:absolute;margin-left:56.65pt;margin-top:174.3pt;width:499.8pt;height:.65pt;z-index:-2511370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6" style="position:absolute;margin-left:56.65pt;margin-top:157.5pt;width:499.8pt;height:.65pt;z-index:-2511360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37" style="position:absolute;margin-left:56.65pt;margin-top:143.5pt;width:499.8pt;height:.65pt;z-index:-25113497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79 348,9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79 348,9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144 745,0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144 745,0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139 918,8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139 918,8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134 151,0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134 151,0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164 887,9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164 887,9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8" style="position:absolute;z-index:-25113395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539" style="position:absolute;z-index:-251132928;mso-position-horizontal-relative:page;mso-position-vertical-relative:page" from="55.95pt,395.35pt" to="552.3pt,395.35pt" o:allowincell="f" strokeweight="1pt">
            <w10:wrap anchorx="page" anchory="page"/>
          </v:line>
        </w:pict>
      </w:r>
      <w:r>
        <w:rPr>
          <w:noProof/>
        </w:rPr>
        <w:pict>
          <v:line id="_x0000_s1540" style="position:absolute;z-index:-251131904;mso-position-horizontal-relative:page;mso-position-vertical-relative:page" from="55.95pt,368.4pt" to="552.3pt,368.4pt" o:allowincell="f" strokeweight="1pt">
            <w10:wrap anchorx="page" anchory="page"/>
          </v:line>
        </w:pict>
      </w:r>
      <w:r>
        <w:rPr>
          <w:noProof/>
        </w:rPr>
        <w:pict>
          <v:line id="_x0000_s1541" style="position:absolute;z-index:-251130880;mso-position-horizontal-relative:page;mso-position-vertical-relative:page" from="55.95pt,341.45pt" to="552.3pt,341.45pt" o:allowincell="f" strokeweight="1pt">
            <w10:wrap anchorx="page" anchory="page"/>
          </v:line>
        </w:pict>
      </w:r>
      <w:r>
        <w:rPr>
          <w:noProof/>
        </w:rPr>
        <w:pict>
          <v:line id="_x0000_s1542" style="position:absolute;z-index:-25112985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Посилення парламентського контролю за додержанням конституційних прав і свобод людини і громадянина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21,7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звернень, за якими відкрито провадження Уповноваженим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50,1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звернень, заяв, скарг громадян України, за якими Уповноваженим надано роз'яснення</w:t>
      </w:r>
    </w:p>
    <w:p w:rsidR="004E1287" w:rsidRDefault="00020E0D">
      <w:pPr>
        <w:framePr w:w="1064" w:h="225" w:hRule="exact" w:wrap="auto" w:vAnchor="page" w:hAnchor="page" w:x="5894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18,0</w:t>
      </w:r>
    </w:p>
    <w:p w:rsidR="004E1287" w:rsidRDefault="00020E0D">
      <w:pPr>
        <w:framePr w:w="1036" w:h="225" w:hRule="exact" w:wrap="auto" w:vAnchor="page" w:hAnchor="page" w:x="6958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28,0</w:t>
      </w:r>
    </w:p>
    <w:p w:rsidR="004E1287" w:rsidRDefault="00020E0D">
      <w:pPr>
        <w:framePr w:w="1022" w:h="225" w:hRule="exact" w:wrap="auto" w:vAnchor="page" w:hAnchor="page" w:x="7980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22" w:h="225" w:hRule="exact" w:wrap="auto" w:vAnchor="page" w:hAnchor="page" w:x="8932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06" w:h="225" w:hRule="exact" w:wrap="auto" w:vAnchor="page" w:hAnchor="page" w:x="10049" w:y="68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 </w:t>
      </w:r>
    </w:p>
    <w:p w:rsidR="004E1287" w:rsidRDefault="00020E0D">
      <w:pPr>
        <w:framePr w:w="700" w:h="210" w:hRule="exact" w:wrap="auto" w:vAnchor="page" w:hAnchor="page" w:x="5138" w:y="688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688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представництв Уповноваженого у регіонах</w:t>
      </w:r>
    </w:p>
    <w:p w:rsidR="004E1287" w:rsidRDefault="00020E0D">
      <w:pPr>
        <w:framePr w:w="1036" w:h="225" w:hRule="exact" w:wrap="auto" w:vAnchor="page" w:hAnchor="page" w:x="6958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480,0</w:t>
      </w:r>
    </w:p>
    <w:p w:rsidR="004E1287" w:rsidRDefault="00020E0D">
      <w:pPr>
        <w:framePr w:w="1022" w:h="225" w:hRule="exact" w:wrap="auto" w:vAnchor="page" w:hAnchor="page" w:x="7980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480,0</w:t>
      </w:r>
    </w:p>
    <w:p w:rsidR="004E1287" w:rsidRDefault="00020E0D">
      <w:pPr>
        <w:framePr w:w="1022" w:h="225" w:hRule="exact" w:wrap="auto" w:vAnchor="page" w:hAnchor="page" w:x="8932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480,0</w:t>
      </w:r>
    </w:p>
    <w:p w:rsidR="004E1287" w:rsidRDefault="00020E0D">
      <w:pPr>
        <w:framePr w:w="1006" w:h="225" w:hRule="exact" w:wrap="auto" w:vAnchor="page" w:hAnchor="page" w:x="10049" w:y="74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480,0 </w:t>
      </w:r>
    </w:p>
    <w:p w:rsidR="004E1287" w:rsidRDefault="00020E0D">
      <w:pPr>
        <w:framePr w:w="700" w:h="210" w:hRule="exact" w:wrap="auto" w:vAnchor="page" w:hAnchor="page" w:x="5138" w:y="74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74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моніторингових візитів до місць несвободи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601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Антимонопольний комітет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43" style="position:absolute;margin-left:56.65pt;margin-top:174.3pt;width:499.8pt;height:.65pt;z-index:-2511288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44" style="position:absolute;margin-left:56.65pt;margin-top:157.5pt;width:499.8pt;height:.65pt;z-index:-2511278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45" style="position:absolute;margin-left:56.65pt;margin-top:143.5pt;width:499.8pt;height:.65pt;z-index:-25112678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10 288,0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191 616,4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201 904,4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222 995,5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213 397,5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9 598,0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237 735,5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228 137,5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9 598,0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253 006,4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243 408,4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9 598,0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212 370,6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9 598,0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221 968,6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6" style="position:absolute;z-index:-251125760;mso-position-horizontal-relative:page;mso-position-vertical-relative:page" from="54.05pt,628.55pt" to="552.3pt,628.55pt" o:allowincell="f" strokeweight="1pt">
            <w10:wrap anchorx="page" anchory="page"/>
          </v:line>
        </w:pict>
      </w:r>
      <w:r>
        <w:rPr>
          <w:noProof/>
        </w:rPr>
        <w:pict>
          <v:line id="_x0000_s1547" style="position:absolute;z-index:-251124736;mso-position-horizontal-relative:page;mso-position-vertical-relative:page" from="54.05pt,499.85pt" to="552.3pt,499.85pt" o:allowincell="f" strokeweight="1pt">
            <w10:wrap anchorx="page" anchory="page"/>
          </v:line>
        </w:pict>
      </w:r>
      <w:r>
        <w:rPr>
          <w:noProof/>
        </w:rPr>
        <w:pict>
          <v:line id="_x0000_s1548" style="position:absolute;z-index:-251123712;mso-position-horizontal-relative:page;mso-position-vertical-relative:page" from="54.05pt,405.8pt" to="552.3pt,405.8pt" o:allowincell="f" strokeweight="1pt">
            <w10:wrap anchorx="page" anchory="page"/>
          </v:line>
        </w:pict>
      </w:r>
      <w:r>
        <w:rPr>
          <w:noProof/>
        </w:rPr>
        <w:pict>
          <v:line id="_x0000_s1549" style="position:absolute;z-index:-25112268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550" style="position:absolute;z-index:-251121664;mso-position-horizontal-relative:page;mso-position-vertical-relative:page" from="55.95pt,716.9pt" to="552.3pt,716.9pt" o:allowincell="f" strokeweight="1pt">
            <w10:wrap anchorx="page" anchory="page"/>
          </v:line>
        </w:pict>
      </w:r>
      <w:r>
        <w:rPr>
          <w:noProof/>
        </w:rPr>
        <w:pict>
          <v:line id="_x0000_s1551" style="position:absolute;z-index:-251120640;mso-position-horizontal-relative:page;mso-position-vertical-relative:page" from="55.95pt,677.95pt" to="552.3pt,677.95pt" o:allowincell="f" strokeweight="1pt">
            <w10:wrap anchorx="page" anchory="page"/>
          </v:line>
        </w:pict>
      </w:r>
      <w:r>
        <w:rPr>
          <w:noProof/>
        </w:rPr>
        <w:pict>
          <v:line id="_x0000_s1552" style="position:absolute;z-index:-251119616;mso-position-horizontal-relative:page;mso-position-vertical-relative:page" from="55.95pt,600.2pt" to="552.3pt,600.2pt" o:allowincell="f" strokeweight="1pt">
            <w10:wrap anchorx="page" anchory="page"/>
          </v:line>
        </w:pict>
      </w:r>
      <w:r>
        <w:rPr>
          <w:noProof/>
        </w:rPr>
        <w:pict>
          <v:line id="_x0000_s1553" style="position:absolute;z-index:-251118592;mso-position-horizontal-relative:page;mso-position-vertical-relative:page" from="55.95pt,549.25pt" to="552.3pt,549.25pt" o:allowincell="f" strokeweight="1pt">
            <w10:wrap anchorx="page" anchory="page"/>
          </v:line>
        </w:pict>
      </w:r>
      <w:r>
        <w:rPr>
          <w:noProof/>
        </w:rPr>
        <w:pict>
          <v:line id="_x0000_s1554" style="position:absolute;z-index:-251117568;mso-position-horizontal-relative:page;mso-position-vertical-relative:page" from="55.95pt,482.15pt" to="552.3pt,482.15pt" o:allowincell="f" strokeweight="1pt">
            <w10:wrap anchorx="page" anchory="page"/>
          </v:line>
        </w:pict>
      </w:r>
      <w:r>
        <w:rPr>
          <w:noProof/>
        </w:rPr>
        <w:pict>
          <v:line id="_x0000_s1555" style="position:absolute;z-index:-251116544;mso-position-horizontal-relative:page;mso-position-vertical-relative:page" from="55.95pt,443.2pt" to="552.3pt,443.2pt" o:allowincell="f" strokeweight="1pt">
            <w10:wrap anchorx="page" anchory="page"/>
          </v:line>
        </w:pict>
      </w:r>
      <w:r>
        <w:rPr>
          <w:noProof/>
        </w:rPr>
        <w:pict>
          <v:line id="_x0000_s1556" style="position:absolute;z-index:-251115520;mso-position-horizontal-relative:page;mso-position-vertical-relative:page" from="55.95pt,365.45pt" to="552.3pt,365.45pt" o:allowincell="f" strokeweight="1pt">
            <w10:wrap anchorx="page" anchory="page"/>
          </v:line>
        </w:pict>
      </w:r>
      <w:r>
        <w:rPr>
          <w:noProof/>
        </w:rPr>
        <w:pict>
          <v:line id="_x0000_s1557" style="position:absolute;z-index:-251114496;mso-position-horizontal-relative:page;mso-position-vertical-relative:page" from="55.95pt,326.5pt" to="552.3pt,326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Контроль за дотриманням законодавства про захист економічної конкуренції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1 100,0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припинених порушень та дій, що містять ознаки порушення законодавства про захист економічної конкуренції</w:t>
      </w:r>
    </w:p>
    <w:p w:rsidR="004E1287" w:rsidRDefault="00020E0D">
      <w:pPr>
        <w:framePr w:w="1022" w:h="225" w:hRule="exact" w:wrap="auto" w:vAnchor="page" w:hAnchor="page" w:x="7980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</w:t>
      </w:r>
    </w:p>
    <w:p w:rsidR="004E1287" w:rsidRDefault="00020E0D">
      <w:pPr>
        <w:framePr w:w="1022" w:h="225" w:hRule="exact" w:wrap="auto" w:vAnchor="page" w:hAnchor="page" w:x="8932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</w:t>
      </w:r>
    </w:p>
    <w:p w:rsidR="004E1287" w:rsidRDefault="00020E0D">
      <w:pPr>
        <w:framePr w:w="1006" w:h="225" w:hRule="exact" w:wrap="auto" w:vAnchor="page" w:hAnchor="page" w:x="10049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99,0 </w:t>
      </w:r>
    </w:p>
    <w:p w:rsidR="004E1287" w:rsidRDefault="00020E0D">
      <w:pPr>
        <w:framePr w:w="700" w:h="210" w:hRule="exact" w:wrap="auto" w:vAnchor="page" w:hAnchor="page" w:x="5138" w:y="659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65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судових справ щодо стягнення штрафу та пені, за якими судом прийнято рішення на користь Комітету</w:t>
      </w:r>
    </w:p>
    <w:p w:rsidR="004E1287" w:rsidRDefault="00020E0D">
      <w:pPr>
        <w:framePr w:w="10104" w:h="720" w:hRule="exact" w:wrap="auto" w:vAnchor="page" w:hAnchor="page" w:x="1082" w:y="739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Контроль за концентрацією, узгодженими діями суб'єктів господарювання та дотриманням вимог законодавства про захист економічної конкуренції під час регулювання цін (тарифів) на товари, що виробляються (реалізуються) суб'єктами природних монополій</w:t>
      </w:r>
    </w:p>
    <w:p w:rsidR="004E1287" w:rsidRDefault="00020E0D">
      <w:pPr>
        <w:framePr w:w="1022" w:h="225" w:hRule="exact" w:wrap="auto" w:vAnchor="page" w:hAnchor="page" w:x="7980" w:y="81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81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81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81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1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Відношення кількості наданих дозволів на узгоджені дії до кількості опрацьованих заяв</w:t>
      </w:r>
    </w:p>
    <w:p w:rsidR="004E1287" w:rsidRDefault="00020E0D">
      <w:pPr>
        <w:framePr w:w="1022" w:h="225" w:hRule="exact" w:wrap="auto" w:vAnchor="page" w:hAnchor="page" w:x="7980" w:y="89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22" w:h="225" w:hRule="exact" w:wrap="auto" w:vAnchor="page" w:hAnchor="page" w:x="8932" w:y="89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89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 </w:t>
      </w:r>
    </w:p>
    <w:p w:rsidR="004E1287" w:rsidRDefault="00020E0D">
      <w:pPr>
        <w:framePr w:w="700" w:h="210" w:hRule="exact" w:wrap="auto" w:vAnchor="page" w:hAnchor="page" w:x="5138" w:y="892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92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Відношення кількості наданих дозволів на концентрацію до кількості опрацьованих заяв</w:t>
      </w:r>
    </w:p>
    <w:p w:rsidR="004E1287" w:rsidRDefault="00020E0D">
      <w:pPr>
        <w:framePr w:w="10104" w:h="240" w:hRule="exact" w:wrap="auto" w:vAnchor="page" w:hAnchor="page" w:x="1082" w:y="973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Сприяння розвитку добросовісної конкуренції</w:t>
      </w:r>
    </w:p>
    <w:p w:rsidR="004E1287" w:rsidRDefault="00020E0D">
      <w:pPr>
        <w:framePr w:w="1022" w:h="225" w:hRule="exact" w:wrap="auto" w:vAnchor="page" w:hAnchor="page" w:x="7980" w:y="100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00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1002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1002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002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наданих висновків  у формі рекомендаційних роз'яснень щодо кваліфікації дій суб'єктів господарювання</w:t>
      </w:r>
    </w:p>
    <w:p w:rsidR="004E1287" w:rsidRDefault="00020E0D">
      <w:pPr>
        <w:framePr w:w="1022" w:h="225" w:hRule="exact" w:wrap="auto" w:vAnchor="page" w:hAnchor="page" w:x="7980" w:y="110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1 100,0</w:t>
      </w:r>
    </w:p>
    <w:p w:rsidR="004E1287" w:rsidRDefault="00020E0D">
      <w:pPr>
        <w:framePr w:w="1022" w:h="225" w:hRule="exact" w:wrap="auto" w:vAnchor="page" w:hAnchor="page" w:x="8932" w:y="110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06" w:h="225" w:hRule="exact" w:wrap="auto" w:vAnchor="page" w:hAnchor="page" w:x="10049" w:y="110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 </w:t>
      </w:r>
    </w:p>
    <w:p w:rsidR="004E1287" w:rsidRDefault="00020E0D">
      <w:pPr>
        <w:framePr w:w="700" w:h="210" w:hRule="exact" w:wrap="auto" w:vAnchor="page" w:hAnchor="page" w:x="5138" w:y="110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10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наданих рекомендацій (пропозицій) щодо заходів, спрямованих на розвиток підприємництва і конкуренції</w:t>
      </w:r>
    </w:p>
    <w:p w:rsidR="004E1287" w:rsidRDefault="00020E0D">
      <w:pPr>
        <w:framePr w:w="10104" w:h="480" w:hRule="exact" w:wrap="auto" w:vAnchor="page" w:hAnchor="page" w:x="1082" w:y="120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Моніторинг державної допомоги суб'єктам господарювання та здійснення контролю за допустимістю такої допомоги для конкуренції</w:t>
      </w:r>
    </w:p>
    <w:p w:rsidR="004E1287" w:rsidRDefault="00020E0D">
      <w:pPr>
        <w:framePr w:w="1064" w:h="225" w:hRule="exact" w:wrap="auto" w:vAnchor="page" w:hAnchor="page" w:x="5894" w:y="126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26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26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22" w:h="225" w:hRule="exact" w:wrap="auto" w:vAnchor="page" w:hAnchor="page" w:x="8932" w:y="126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06" w:h="225" w:hRule="exact" w:wrap="auto" w:vAnchor="page" w:hAnchor="page" w:x="10049" w:y="1260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1260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260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наданих роз'яснень з питань державної допомоги для надавачів та суб'єктів господарювання на одного виконавця</w:t>
      </w:r>
    </w:p>
    <w:p w:rsidR="004E1287" w:rsidRDefault="00020E0D">
      <w:pPr>
        <w:framePr w:w="1064" w:h="225" w:hRule="exact" w:wrap="auto" w:vAnchor="page" w:hAnchor="page" w:x="5894" w:y="136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36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7980" w:y="136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8932" w:y="136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06" w:h="225" w:hRule="exact" w:wrap="auto" w:vAnchor="page" w:hAnchor="page" w:x="10049" w:y="1361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 </w:t>
      </w:r>
    </w:p>
    <w:p w:rsidR="004E1287" w:rsidRDefault="00020E0D">
      <w:pPr>
        <w:framePr w:w="700" w:h="210" w:hRule="exact" w:wrap="auto" w:vAnchor="page" w:hAnchor="page" w:x="5138" w:y="1361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3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розглянутих повідомлень щодо державної допомоги на одного виконавця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612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Національне агентство України з питань державної служби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58" style="position:absolute;margin-left:56.65pt;margin-top:174.3pt;width:499.8pt;height:.65pt;z-index:-2511134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59" style="position:absolute;margin-left:56.65pt;margin-top:157.5pt;width:499.8pt;height:.65pt;z-index:-2511124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60" style="position:absolute;margin-left:56.65pt;margin-top:143.5pt;width:499.8pt;height:.65pt;z-index:-25111142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9 180,5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200 151,4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209 331,9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214 618,4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206 003,7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8 614,7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219 040,3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209 975,5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9 064,8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226 381,4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216 994,6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9 386,8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185 912,5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9 825,0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195 737,5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1" style="position:absolute;z-index:-251110400;mso-position-horizontal-relative:page;mso-position-vertical-relative:page" from="54.05pt,739.65pt" to="552.3pt,739.65pt" o:allowincell="f" strokeweight="1pt">
            <w10:wrap anchorx="page" anchory="page"/>
          </v:line>
        </w:pict>
      </w:r>
      <w:r>
        <w:rPr>
          <w:noProof/>
        </w:rPr>
        <w:pict>
          <v:line id="_x0000_s1562" style="position:absolute;z-index:-251109376;mso-position-horizontal-relative:page;mso-position-vertical-relative:page" from="54.05pt,519.7pt" to="552.3pt,519.7pt" o:allowincell="f" strokeweight="1pt">
            <w10:wrap anchorx="page" anchory="page"/>
          </v:line>
        </w:pict>
      </w:r>
      <w:r>
        <w:rPr>
          <w:noProof/>
        </w:rPr>
        <w:pict>
          <v:line id="_x0000_s1563" style="position:absolute;z-index:-25110835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564" style="position:absolute;z-index:-251107328;mso-position-horizontal-relative:page;mso-position-vertical-relative:page" from="55.95pt,721.95pt" to="552.3pt,721.95pt" o:allowincell="f" strokeweight="1pt">
            <w10:wrap anchorx="page" anchory="page"/>
          </v:line>
        </w:pict>
      </w:r>
      <w:r>
        <w:rPr>
          <w:noProof/>
        </w:rPr>
        <w:pict>
          <v:line id="_x0000_s1565" style="position:absolute;z-index:-251106304;mso-position-horizontal-relative:page;mso-position-vertical-relative:page" from="55.95pt,695pt" to="552.3pt,695pt" o:allowincell="f" strokeweight="1pt">
            <w10:wrap anchorx="page" anchory="page"/>
          </v:line>
        </w:pict>
      </w:r>
      <w:r>
        <w:rPr>
          <w:noProof/>
        </w:rPr>
        <w:pict>
          <v:line id="_x0000_s1566" style="position:absolute;z-index:-251105280;mso-position-horizontal-relative:page;mso-position-vertical-relative:page" from="55.95pt,632.05pt" to="552.3pt,632.05pt" o:allowincell="f" strokeweight="1pt">
            <w10:wrap anchorx="page" anchory="page"/>
          </v:line>
        </w:pict>
      </w:r>
      <w:r>
        <w:rPr>
          <w:noProof/>
        </w:rPr>
        <w:pict>
          <v:line id="_x0000_s1567" style="position:absolute;z-index:-251104256;mso-position-horizontal-relative:page;mso-position-vertical-relative:page" from="55.95pt,569.1pt" to="552.3pt,569.1pt" o:allowincell="f" strokeweight="1pt">
            <w10:wrap anchorx="page" anchory="page"/>
          </v:line>
        </w:pict>
      </w:r>
      <w:r>
        <w:rPr>
          <w:noProof/>
        </w:rPr>
        <w:pict>
          <v:line id="_x0000_s1568" style="position:absolute;z-index:-251103232;mso-position-horizontal-relative:page;mso-position-vertical-relative:page" from="55.95pt,491.35pt" to="552.3pt,491.35pt" o:allowincell="f" strokeweight="1pt">
            <w10:wrap anchorx="page" anchory="page"/>
          </v:line>
        </w:pict>
      </w:r>
      <w:r>
        <w:rPr>
          <w:noProof/>
        </w:rPr>
        <w:pict>
          <v:line id="_x0000_s1569" style="position:absolute;z-index:-251102208;mso-position-horizontal-relative:page;mso-position-vertical-relative:page" from="55.95pt,440.4pt" to="552.3pt,440.4pt" o:allowincell="f" strokeweight="1pt">
            <w10:wrap anchorx="page" anchory="page"/>
          </v:line>
        </w:pict>
      </w:r>
      <w:r>
        <w:rPr>
          <w:noProof/>
        </w:rPr>
        <w:pict>
          <v:line id="_x0000_s1570" style="position:absolute;z-index:-251101184;mso-position-horizontal-relative:page;mso-position-vertical-relative:page" from="55.95pt,401.45pt" to="552.3pt,401.45pt" o:allowincell="f" strokeweight="1pt">
            <w10:wrap anchorx="page" anchory="page"/>
          </v:line>
        </w:pict>
      </w:r>
      <w:r>
        <w:rPr>
          <w:noProof/>
        </w:rPr>
        <w:pict>
          <v:line id="_x0000_s1571" style="position:absolute;z-index:-251100160;mso-position-horizontal-relative:page;mso-position-vertical-relative:page" from="55.95pt,326.5pt" to="552.3pt,326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Посилення інституційної спроможності служб управління персоналом державних органів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міністерств та інших центральних органів виконавчої влади, які приєдналися до першого модуля HRMIS</w:t>
      </w:r>
    </w:p>
    <w:p w:rsidR="004E1287" w:rsidRDefault="00020E0D">
      <w:pPr>
        <w:framePr w:w="1064" w:h="225" w:hRule="exact" w:wrap="auto" w:vAnchor="page" w:hAnchor="page" w:x="5894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659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65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проведених конкурсів на зайняття посад державної служби в апаратах міністерств та інших ЦОВВ, в яких етап тестування здійснюється централізовано на базі центру оцінювання, утвореного НАДС </w:t>
      </w:r>
    </w:p>
    <w:p w:rsidR="004E1287" w:rsidRDefault="00020E0D">
      <w:pPr>
        <w:framePr w:w="1064" w:h="225" w:hRule="exact" w:wrap="auto" w:vAnchor="page" w:hAnchor="page" w:x="5894" w:y="80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36" w:h="225" w:hRule="exact" w:wrap="auto" w:vAnchor="page" w:hAnchor="page" w:x="6958" w:y="80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80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80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808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808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808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розроблених та затверджених методичних рекомендацій з актуальних питань управління персоналом</w:t>
      </w:r>
    </w:p>
    <w:p w:rsidR="004E1287" w:rsidRDefault="00020E0D">
      <w:pPr>
        <w:framePr w:w="1064" w:h="225" w:hRule="exact" w:wrap="auto" w:vAnchor="page" w:hAnchor="page" w:x="5894" w:y="88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88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88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88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88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886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886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керівників служб управління персоналом, які успішно пройшли навчання щодо методики оцінювання результатів службової діяльності</w:t>
      </w:r>
    </w:p>
    <w:p w:rsidR="004E1287" w:rsidRDefault="00020E0D">
      <w:pPr>
        <w:framePr w:w="10104" w:h="480" w:hRule="exact" w:wrap="auto" w:vAnchor="page" w:hAnchor="page" w:x="1082" w:y="991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Підвищення рівня захищеності прав громадян на доступ до державної служби, законних прав та інтересів державних службовців</w:t>
      </w:r>
    </w:p>
    <w:p w:rsidR="004E1287" w:rsidRDefault="00020E0D">
      <w:pPr>
        <w:framePr w:w="1064" w:h="225" w:hRule="exact" w:wrap="auto" w:vAnchor="page" w:hAnchor="page" w:x="5894" w:y="104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104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104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22" w:h="225" w:hRule="exact" w:wrap="auto" w:vAnchor="page" w:hAnchor="page" w:x="8932" w:y="104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06" w:h="225" w:hRule="exact" w:wrap="auto" w:vAnchor="page" w:hAnchor="page" w:x="10049" w:y="104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042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04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наявних вакансій на посади державної служби, оголошення про які публікуються на веб-сайті "career.gov.ua"</w:t>
      </w:r>
    </w:p>
    <w:p w:rsidR="004E1287" w:rsidRDefault="00020E0D">
      <w:pPr>
        <w:framePr w:w="1064" w:h="225" w:hRule="exact" w:wrap="auto" w:vAnchor="page" w:hAnchor="page" w:x="5894" w:y="114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152,0</w:t>
      </w:r>
    </w:p>
    <w:p w:rsidR="004E1287" w:rsidRDefault="00020E0D">
      <w:pPr>
        <w:framePr w:w="1036" w:h="225" w:hRule="exact" w:wrap="auto" w:vAnchor="page" w:hAnchor="page" w:x="6958" w:y="114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14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14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144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144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144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проведення апаратом НАДС та територіальними органами НАДС планових перевірок органів державної влади щодо дотримання законодавства про державну службу</w:t>
      </w:r>
    </w:p>
    <w:p w:rsidR="004E1287" w:rsidRDefault="00020E0D">
      <w:pPr>
        <w:framePr w:w="1064" w:h="225" w:hRule="exact" w:wrap="auto" w:vAnchor="page" w:hAnchor="page" w:x="5894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22" w:h="225" w:hRule="exact" w:wrap="auto" w:vAnchor="page" w:hAnchor="page" w:x="8932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06" w:h="225" w:hRule="exact" w:wrap="auto" w:vAnchor="page" w:hAnchor="page" w:x="10049" w:y="127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1270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1270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розроблених та поданих на розгляд Уряду проект Закону щодо удосконалення механізму контролю за дотриманням законодавства про державну службу</w:t>
      </w:r>
    </w:p>
    <w:p w:rsidR="004E1287" w:rsidRDefault="00020E0D">
      <w:pPr>
        <w:framePr w:w="1064" w:h="225" w:hRule="exact" w:wrap="auto" w:vAnchor="page" w:hAnchor="page" w:x="5894" w:y="139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</w:t>
      </w:r>
    </w:p>
    <w:p w:rsidR="004E1287" w:rsidRDefault="00020E0D">
      <w:pPr>
        <w:framePr w:w="1036" w:h="225" w:hRule="exact" w:wrap="auto" w:vAnchor="page" w:hAnchor="page" w:x="6958" w:y="139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</w:t>
      </w:r>
    </w:p>
    <w:p w:rsidR="004E1287" w:rsidRDefault="00020E0D">
      <w:pPr>
        <w:framePr w:w="1022" w:h="225" w:hRule="exact" w:wrap="auto" w:vAnchor="page" w:hAnchor="page" w:x="7980" w:y="139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</w:t>
      </w:r>
    </w:p>
    <w:p w:rsidR="004E1287" w:rsidRDefault="00020E0D">
      <w:pPr>
        <w:framePr w:w="1022" w:h="225" w:hRule="exact" w:wrap="auto" w:vAnchor="page" w:hAnchor="page" w:x="8932" w:y="139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</w:t>
      </w:r>
    </w:p>
    <w:p w:rsidR="004E1287" w:rsidRDefault="00020E0D">
      <w:pPr>
        <w:framePr w:w="1006" w:h="225" w:hRule="exact" w:wrap="auto" w:vAnchor="page" w:hAnchor="page" w:x="10049" w:y="139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</w:t>
      </w:r>
    </w:p>
    <w:p w:rsidR="004E1287" w:rsidRDefault="00020E0D">
      <w:pPr>
        <w:framePr w:w="700" w:h="210" w:hRule="exact" w:wrap="auto" w:vAnchor="page" w:hAnchor="page" w:x="5138" w:y="1396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осіб</w:t>
      </w:r>
    </w:p>
    <w:p w:rsidR="004E1287" w:rsidRDefault="00020E0D">
      <w:pPr>
        <w:framePr w:w="3272" w:h="480" w:hRule="exact" w:wrap="auto" w:vAnchor="page" w:hAnchor="page" w:x="1082" w:y="1396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Cередня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кількість учасників конкурсів на посади державної служби</w:t>
      </w:r>
    </w:p>
    <w:p w:rsidR="004E1287" w:rsidRDefault="00020E0D">
      <w:pPr>
        <w:framePr w:w="10104" w:h="240" w:hRule="exact" w:wrap="auto" w:vAnchor="page" w:hAnchor="page" w:x="1082" w:y="145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3. Посилення інституційної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спрооможності</w:t>
      </w:r>
      <w:proofErr w:type="spellEnd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, відкритості та прозорості НАДС у сфері реформування державної служби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2" style="position:absolute;left:0;text-align:left;z-index:-251099136;mso-position-horizontal-relative:page;mso-position-vertical-relative:page" from="54.05pt,343.1pt" to="552.3pt,343.1pt" o:allowincell="f" strokeweight="1pt">
            <w10:wrap anchorx="page" anchory="page"/>
          </v:line>
        </w:pict>
      </w:r>
      <w:r>
        <w:rPr>
          <w:noProof/>
        </w:rPr>
        <w:pict>
          <v:line id="_x0000_s1573" style="position:absolute;left:0;text-align:left;z-index:-251098112;mso-position-horizontal-relative:page;mso-position-vertical-relative:page" from="54.05pt,151.45pt" to="552.3pt,151.45pt" o:allowincell="f" strokeweight="1pt">
            <w10:wrap anchorx="page" anchory="page"/>
          </v:line>
        </w:pict>
      </w:r>
      <w:r>
        <w:rPr>
          <w:noProof/>
        </w:rPr>
        <w:pict>
          <v:line id="_x0000_s1574" style="position:absolute;left:0;text-align:left;z-index:-251097088;mso-position-horizontal-relative:page;mso-position-vertical-relative:page" from="55.95pt,593.35pt" to="552.3pt,593.35pt" o:allowincell="f" strokeweight="1pt">
            <w10:wrap anchorx="page" anchory="page"/>
          </v:line>
        </w:pict>
      </w:r>
      <w:r>
        <w:rPr>
          <w:noProof/>
        </w:rPr>
        <w:pict>
          <v:line id="_x0000_s1575" style="position:absolute;left:0;text-align:left;z-index:-251096064;mso-position-horizontal-relative:page;mso-position-vertical-relative:page" from="55.95pt,566.4pt" to="552.3pt,566.4pt" o:allowincell="f" strokeweight="1pt">
            <w10:wrap anchorx="page" anchory="page"/>
          </v:line>
        </w:pict>
      </w:r>
      <w:r>
        <w:rPr>
          <w:noProof/>
        </w:rPr>
        <w:pict>
          <v:line id="_x0000_s1576" style="position:absolute;left:0;text-align:left;z-index:-251095040;mso-position-horizontal-relative:page;mso-position-vertical-relative:page" from="55.95pt,539.45pt" to="552.3pt,539.45pt" o:allowincell="f" strokeweight="1pt">
            <w10:wrap anchorx="page" anchory="page"/>
          </v:line>
        </w:pict>
      </w:r>
      <w:r>
        <w:rPr>
          <w:noProof/>
        </w:rPr>
        <w:pict>
          <v:line id="_x0000_s1577" style="position:absolute;left:0;text-align:left;z-index:-251094016;mso-position-horizontal-relative:page;mso-position-vertical-relative:page" from="55.95pt,440.5pt" to="552.3pt,440.5pt" o:allowincell="f" strokeweight="1pt">
            <w10:wrap anchorx="page" anchory="page"/>
          </v:line>
        </w:pict>
      </w:r>
      <w:r>
        <w:rPr>
          <w:noProof/>
        </w:rPr>
        <w:pict>
          <v:line id="_x0000_s1578" style="position:absolute;left:0;text-align:left;z-index:-251092992;mso-position-horizontal-relative:page;mso-position-vertical-relative:page" from="55.95pt,314.75pt" to="552.3pt,314.75pt" o:allowincell="f" strokeweight="1pt">
            <w10:wrap anchorx="page" anchory="page"/>
          </v:line>
        </w:pict>
      </w:r>
      <w:r>
        <w:rPr>
          <w:noProof/>
        </w:rPr>
        <w:pict>
          <v:line id="_x0000_s1579" style="position:absolute;left:0;text-align:left;z-index:-251091968;mso-position-horizontal-relative:page;mso-position-vertical-relative:page" from="55.95pt,275.8pt" to="552.3pt,275.8pt" o:allowincell="f" strokeweight="1pt">
            <w10:wrap anchorx="page" anchory="page"/>
          </v:line>
        </w:pict>
      </w:r>
      <w:r>
        <w:rPr>
          <w:noProof/>
        </w:rPr>
        <w:pict>
          <v:line id="_x0000_s1580" style="position:absolute;left:0;text-align:left;z-index:-251090944;mso-position-horizontal-relative:page;mso-position-vertical-relative:page" from="55.95pt,236.85pt" to="552.3pt,236.85pt" o:allowincell="f" strokeweight="1pt">
            <w10:wrap anchorx="page" anchory="page"/>
          </v:line>
        </w:pict>
      </w:r>
      <w:r>
        <w:rPr>
          <w:noProof/>
        </w:rPr>
        <w:pict>
          <v:line id="_x0000_s1581" style="position:absolute;left:0;text-align:left;z-index:-251089920;mso-position-horizontal-relative:page;mso-position-vertical-relative:page" from="55.95pt,133.75pt" to="552.3pt,133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Рівень задоволеності якістю роботи Центру оцінювання претендентів на посади державної служби Української школи урядування </w:t>
      </w:r>
    </w:p>
    <w:p w:rsidR="004E1287" w:rsidRDefault="00020E0D">
      <w:pPr>
        <w:framePr w:w="10104" w:h="240" w:hRule="exact" w:wrap="auto" w:vAnchor="page" w:hAnchor="page" w:x="1082" w:y="276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Адаптація державної служби до стандартів Європейського Союзу та до принципів державного управління SIGMA</w:t>
      </w:r>
    </w:p>
    <w:p w:rsidR="004E1287" w:rsidRDefault="00020E0D">
      <w:pPr>
        <w:framePr w:w="1064" w:h="225" w:hRule="exact" w:wrap="auto" w:vAnchor="page" w:hAnchor="page" w:x="5894" w:y="30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36" w:h="225" w:hRule="exact" w:wrap="auto" w:vAnchor="page" w:hAnchor="page" w:x="6958" w:y="30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7980" w:y="30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30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30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 </w:t>
      </w:r>
    </w:p>
    <w:p w:rsidR="004E1287" w:rsidRDefault="00020E0D">
      <w:pPr>
        <w:framePr w:w="700" w:h="210" w:hRule="exact" w:wrap="auto" w:vAnchor="page" w:hAnchor="page" w:x="5138" w:y="305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680" w:hRule="exact" w:wrap="auto" w:vAnchor="page" w:hAnchor="page" w:x="1082" w:y="305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заходів у рамках Робочої панелі "Врядування та реформа державного управління" Тематичної платформи 1 "Зміцнення інститутів та забезпечення належного врядування" ініціативи ЄС "Східне партнерство"</w:t>
      </w:r>
    </w:p>
    <w:p w:rsidR="004E1287" w:rsidRDefault="00020E0D">
      <w:pPr>
        <w:framePr w:w="1064" w:h="225" w:hRule="exact" w:wrap="auto" w:vAnchor="page" w:hAnchor="page" w:x="5894" w:y="479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36" w:h="225" w:hRule="exact" w:wrap="auto" w:vAnchor="page" w:hAnchor="page" w:x="6958" w:y="479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7980" w:y="479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8932" w:y="479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06" w:h="225" w:hRule="exact" w:wrap="auto" w:vAnchor="page" w:hAnchor="page" w:x="10049" w:y="479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 </w:t>
      </w:r>
    </w:p>
    <w:p w:rsidR="004E1287" w:rsidRDefault="00020E0D">
      <w:pPr>
        <w:framePr w:w="700" w:h="210" w:hRule="exact" w:wrap="auto" w:vAnchor="page" w:hAnchor="page" w:x="5138" w:y="479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479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проектів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Twinning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, підготовку та реалізації яких забезпечено щорічно </w:t>
      </w:r>
    </w:p>
    <w:p w:rsidR="004E1287" w:rsidRDefault="00020E0D">
      <w:pPr>
        <w:framePr w:w="1064" w:h="225" w:hRule="exact" w:wrap="auto" w:vAnchor="page" w:hAnchor="page" w:x="5894" w:y="55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160,0</w:t>
      </w:r>
    </w:p>
    <w:p w:rsidR="004E1287" w:rsidRDefault="00020E0D">
      <w:pPr>
        <w:framePr w:w="1036" w:h="225" w:hRule="exact" w:wrap="auto" w:vAnchor="page" w:hAnchor="page" w:x="6958" w:y="55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160,0</w:t>
      </w:r>
    </w:p>
    <w:p w:rsidR="004E1287" w:rsidRDefault="00020E0D">
      <w:pPr>
        <w:framePr w:w="1022" w:h="225" w:hRule="exact" w:wrap="auto" w:vAnchor="page" w:hAnchor="page" w:x="7980" w:y="55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160,0</w:t>
      </w:r>
    </w:p>
    <w:p w:rsidR="004E1287" w:rsidRDefault="00020E0D">
      <w:pPr>
        <w:framePr w:w="1022" w:h="225" w:hRule="exact" w:wrap="auto" w:vAnchor="page" w:hAnchor="page" w:x="8932" w:y="55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160,0</w:t>
      </w:r>
    </w:p>
    <w:p w:rsidR="004E1287" w:rsidRDefault="00020E0D">
      <w:pPr>
        <w:framePr w:w="1006" w:h="225" w:hRule="exact" w:wrap="auto" w:vAnchor="page" w:hAnchor="page" w:x="10049" w:y="557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160,0 </w:t>
      </w:r>
    </w:p>
    <w:p w:rsidR="004E1287" w:rsidRDefault="00020E0D">
      <w:pPr>
        <w:framePr w:w="700" w:h="210" w:hRule="exact" w:wrap="auto" w:vAnchor="page" w:hAnchor="page" w:x="5138" w:y="557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5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заявок TAIEX, підготовку та подання на розгляд Європейської Комісії  яких скоординовано</w:t>
      </w:r>
    </w:p>
    <w:p w:rsidR="004E1287" w:rsidRDefault="00020E0D">
      <w:pPr>
        <w:framePr w:w="10104" w:h="480" w:hRule="exact" w:wrap="auto" w:vAnchor="page" w:hAnchor="page" w:x="1082" w:y="638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5. Підвищення рівня професійної компетентності державних службовців, посадових осіб місцевого самоврядування, голів місцевих державних адміністрацій, їх перших заступників і заступників</w:t>
      </w:r>
    </w:p>
    <w:p w:rsidR="004E1287" w:rsidRDefault="00020E0D">
      <w:pPr>
        <w:framePr w:w="1064" w:h="225" w:hRule="exact" w:wrap="auto" w:vAnchor="page" w:hAnchor="page" w:x="5894" w:y="689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1 600,0</w:t>
      </w:r>
    </w:p>
    <w:p w:rsidR="004E1287" w:rsidRDefault="00020E0D">
      <w:pPr>
        <w:framePr w:w="1036" w:h="225" w:hRule="exact" w:wrap="auto" w:vAnchor="page" w:hAnchor="page" w:x="6958" w:y="689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1 647,0</w:t>
      </w:r>
    </w:p>
    <w:p w:rsidR="004E1287" w:rsidRDefault="00020E0D">
      <w:pPr>
        <w:framePr w:w="1022" w:h="225" w:hRule="exact" w:wrap="auto" w:vAnchor="page" w:hAnchor="page" w:x="7980" w:y="689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1 647,0</w:t>
      </w:r>
    </w:p>
    <w:p w:rsidR="004E1287" w:rsidRDefault="00020E0D">
      <w:pPr>
        <w:framePr w:w="1022" w:h="225" w:hRule="exact" w:wrap="auto" w:vAnchor="page" w:hAnchor="page" w:x="8932" w:y="689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1 647,0</w:t>
      </w:r>
    </w:p>
    <w:p w:rsidR="004E1287" w:rsidRDefault="00020E0D">
      <w:pPr>
        <w:framePr w:w="1006" w:h="225" w:hRule="exact" w:wrap="auto" w:vAnchor="page" w:hAnchor="page" w:x="10049" w:y="689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1 647,0 </w:t>
      </w:r>
    </w:p>
    <w:p w:rsidR="004E1287" w:rsidRDefault="00020E0D">
      <w:pPr>
        <w:framePr w:w="700" w:h="210" w:hRule="exact" w:wrap="auto" w:vAnchor="page" w:hAnchor="page" w:x="5138" w:y="689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920" w:hRule="exact" w:wrap="auto" w:vAnchor="page" w:hAnchor="page" w:x="1082" w:y="689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слухачів за спеціальністю "Публічне управління та адміністрування" (державні службовці, посади яких належать до  6-9 групи оплати праці, посадові особи місцевого самоврядування, посади яких віднесено до V- VІІ категорії посад) (прийом)</w:t>
      </w:r>
    </w:p>
    <w:p w:rsidR="004E1287" w:rsidRDefault="00020E0D">
      <w:pPr>
        <w:framePr w:w="1064" w:h="225" w:hRule="exact" w:wrap="auto" w:vAnchor="page" w:hAnchor="page" w:x="5894" w:y="88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</w:t>
      </w:r>
    </w:p>
    <w:p w:rsidR="004E1287" w:rsidRDefault="00020E0D">
      <w:pPr>
        <w:framePr w:w="1036" w:h="225" w:hRule="exact" w:wrap="auto" w:vAnchor="page" w:hAnchor="page" w:x="6958" w:y="88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2 855,0</w:t>
      </w:r>
    </w:p>
    <w:p w:rsidR="004E1287" w:rsidRDefault="00020E0D">
      <w:pPr>
        <w:framePr w:w="1022" w:h="225" w:hRule="exact" w:wrap="auto" w:vAnchor="page" w:hAnchor="page" w:x="7980" w:y="88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3 247,0</w:t>
      </w:r>
    </w:p>
    <w:p w:rsidR="004E1287" w:rsidRDefault="00020E0D">
      <w:pPr>
        <w:framePr w:w="1022" w:h="225" w:hRule="exact" w:wrap="auto" w:vAnchor="page" w:hAnchor="page" w:x="8932" w:y="88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1 647,0</w:t>
      </w:r>
    </w:p>
    <w:p w:rsidR="004E1287" w:rsidRDefault="00020E0D">
      <w:pPr>
        <w:framePr w:w="1006" w:h="225" w:hRule="exact" w:wrap="auto" w:vAnchor="page" w:hAnchor="page" w:x="10049" w:y="88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1 647,0 </w:t>
      </w:r>
    </w:p>
    <w:p w:rsidR="004E1287" w:rsidRDefault="00020E0D">
      <w:pPr>
        <w:framePr w:w="700" w:h="210" w:hRule="exact" w:wrap="auto" w:vAnchor="page" w:hAnchor="page" w:x="5138" w:y="887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920" w:hRule="exact" w:wrap="auto" w:vAnchor="page" w:hAnchor="page" w:x="1082" w:y="887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слухачів за спеціальністю "Публічне управління та адміністрування" (державні службовці, посади яких належать до  6-9 групи оплати праці, посадові особи місцевого самоврядування, посади яких віднесено до V- VІІ категорії посад) (випуск)</w:t>
      </w:r>
    </w:p>
    <w:p w:rsidR="004E1287" w:rsidRDefault="00020E0D">
      <w:pPr>
        <w:framePr w:w="1064" w:h="225" w:hRule="exact" w:wrap="auto" w:vAnchor="page" w:hAnchor="page" w:x="5894" w:y="108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20 529,0</w:t>
      </w:r>
    </w:p>
    <w:p w:rsidR="004E1287" w:rsidRDefault="00020E0D">
      <w:pPr>
        <w:framePr w:w="1036" w:h="225" w:hRule="exact" w:wrap="auto" w:vAnchor="page" w:hAnchor="page" w:x="6958" w:y="108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26 512,0</w:t>
      </w:r>
    </w:p>
    <w:p w:rsidR="004E1287" w:rsidRDefault="00020E0D">
      <w:pPr>
        <w:framePr w:w="1022" w:h="225" w:hRule="exact" w:wrap="auto" w:vAnchor="page" w:hAnchor="page" w:x="7980" w:y="108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31 821,0</w:t>
      </w:r>
    </w:p>
    <w:p w:rsidR="004E1287" w:rsidRDefault="00020E0D">
      <w:pPr>
        <w:framePr w:w="1022" w:h="225" w:hRule="exact" w:wrap="auto" w:vAnchor="page" w:hAnchor="page" w:x="8932" w:y="108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31 502,0</w:t>
      </w:r>
    </w:p>
    <w:p w:rsidR="004E1287" w:rsidRDefault="00020E0D">
      <w:pPr>
        <w:framePr w:w="1006" w:h="225" w:hRule="exact" w:wrap="auto" w:vAnchor="page" w:hAnchor="page" w:x="10049" w:y="1084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32 429,0 </w:t>
      </w:r>
    </w:p>
    <w:p w:rsidR="004E1287" w:rsidRDefault="00020E0D">
      <w:pPr>
        <w:framePr w:w="700" w:h="210" w:hRule="exact" w:wrap="auto" w:vAnchor="page" w:hAnchor="page" w:x="5138" w:y="1084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084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державних службовців, які підвищують кваліфікацію (прийом)</w:t>
      </w:r>
    </w:p>
    <w:p w:rsidR="004E1287" w:rsidRDefault="00020E0D">
      <w:pPr>
        <w:framePr w:w="1064" w:h="225" w:hRule="exact" w:wrap="auto" w:vAnchor="page" w:hAnchor="page" w:x="5894" w:y="11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20 529,0</w:t>
      </w:r>
    </w:p>
    <w:p w:rsidR="004E1287" w:rsidRDefault="00020E0D">
      <w:pPr>
        <w:framePr w:w="1036" w:h="225" w:hRule="exact" w:wrap="auto" w:vAnchor="page" w:hAnchor="page" w:x="6958" w:y="11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26 275,0</w:t>
      </w:r>
    </w:p>
    <w:p w:rsidR="004E1287" w:rsidRDefault="00020E0D">
      <w:pPr>
        <w:framePr w:w="1022" w:h="225" w:hRule="exact" w:wrap="auto" w:vAnchor="page" w:hAnchor="page" w:x="7980" w:y="11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31 502,0</w:t>
      </w:r>
    </w:p>
    <w:p w:rsidR="004E1287" w:rsidRDefault="00020E0D">
      <w:pPr>
        <w:framePr w:w="1022" w:h="225" w:hRule="exact" w:wrap="auto" w:vAnchor="page" w:hAnchor="page" w:x="8932" w:y="11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32 439,0</w:t>
      </w:r>
    </w:p>
    <w:p w:rsidR="004E1287" w:rsidRDefault="00020E0D">
      <w:pPr>
        <w:framePr w:w="1006" w:h="225" w:hRule="exact" w:wrap="auto" w:vAnchor="page" w:hAnchor="page" w:x="10049" w:y="11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31 821,0 </w:t>
      </w:r>
    </w:p>
    <w:p w:rsidR="004E1287" w:rsidRDefault="00020E0D">
      <w:pPr>
        <w:framePr w:w="700" w:h="210" w:hRule="exact" w:wrap="auto" w:vAnchor="page" w:hAnchor="page" w:x="5138" w:y="1138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13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державних службовців, які  підвищили кваліфікацію (випуск)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615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комісія з цінних паперів та фондового ринку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82" style="position:absolute;margin-left:56.65pt;margin-top:174.3pt;width:499.8pt;height:.65pt;z-index:-2510888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83" style="position:absolute;margin-left:56.65pt;margin-top:157.5pt;width:499.8pt;height:.65pt;z-index:-2510878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84" style="position:absolute;margin-left:56.65pt;margin-top:143.5pt;width:499.8pt;height:.65pt;z-index:-25108684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124 342,0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124 342,0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129 919,1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129 919,1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139 292,7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139 292,7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149 004,5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149 004,5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135 674,7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135 674,7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5" style="position:absolute;z-index:-25108582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586" style="position:absolute;z-index:-251084800;mso-position-horizontal-relative:page;mso-position-vertical-relative:page" from="55.95pt,548.2pt" to="552.3pt,548.2pt" o:allowincell="f" strokeweight="1pt">
            <w10:wrap anchorx="page" anchory="page"/>
          </v:line>
        </w:pict>
      </w:r>
      <w:r>
        <w:rPr>
          <w:noProof/>
        </w:rPr>
        <w:pict>
          <v:line id="_x0000_s1587" style="position:absolute;z-index:-251083776;mso-position-horizontal-relative:page;mso-position-vertical-relative:page" from="55.95pt,509.25pt" to="552.3pt,509.25pt" o:allowincell="f" strokeweight="1pt">
            <w10:wrap anchorx="page" anchory="page"/>
          </v:line>
        </w:pict>
      </w:r>
      <w:r>
        <w:rPr>
          <w:noProof/>
        </w:rPr>
        <w:pict>
          <v:line id="_x0000_s1588" style="position:absolute;z-index:-251082752;mso-position-horizontal-relative:page;mso-position-vertical-relative:page" from="55.95pt,470.3pt" to="552.3pt,470.3pt" o:allowincell="f" strokeweight="1pt">
            <w10:wrap anchorx="page" anchory="page"/>
          </v:line>
        </w:pict>
      </w:r>
      <w:r>
        <w:rPr>
          <w:noProof/>
        </w:rPr>
        <w:pict>
          <v:line id="_x0000_s1589" style="position:absolute;z-index:-251081728;mso-position-horizontal-relative:page;mso-position-vertical-relative:page" from="55.95pt,443.35pt" to="552.3pt,443.35pt" o:allowincell="f" strokeweight="1pt">
            <w10:wrap anchorx="page" anchory="page"/>
          </v:line>
        </w:pict>
      </w:r>
      <w:r>
        <w:rPr>
          <w:noProof/>
        </w:rPr>
        <w:pict>
          <v:line id="_x0000_s1590" style="position:absolute;z-index:-251080704;mso-position-horizontal-relative:page;mso-position-vertical-relative:page" from="55.95pt,416.4pt" to="552.3pt,416.4pt" o:allowincell="f" strokeweight="1pt">
            <w10:wrap anchorx="page" anchory="page"/>
          </v:line>
        </w:pict>
      </w:r>
      <w:r>
        <w:rPr>
          <w:noProof/>
        </w:rPr>
        <w:pict>
          <v:line id="_x0000_s1591" style="position:absolute;z-index:-251079680;mso-position-horizontal-relative:page;mso-position-vertical-relative:page" from="55.95pt,353.45pt" to="552.3pt,353.45pt" o:allowincell="f" strokeweight="1pt">
            <w10:wrap anchorx="page" anchory="page"/>
          </v:line>
        </w:pict>
      </w:r>
      <w:r>
        <w:rPr>
          <w:noProof/>
        </w:rPr>
        <w:pict>
          <v:line id="_x0000_s1592" style="position:absolute;z-index:-25107865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Розвиток ринку цінних паперів та похідних (деривативів) в Україні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306,1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321,4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337,5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354,3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389,8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млрд.грн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Загальна сума активів діючих інститутів  спільного інвестування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27,0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11,0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виданих ліцензій на провадження професійної діяльності на фондовому ринку (виданих, переоформлених)</w:t>
      </w:r>
    </w:p>
    <w:p w:rsidR="004E1287" w:rsidRDefault="00020E0D">
      <w:pPr>
        <w:framePr w:w="1064" w:h="225" w:hRule="exact" w:wrap="auto" w:vAnchor="page" w:hAnchor="page" w:x="5894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1 060,0</w:t>
      </w:r>
    </w:p>
    <w:p w:rsidR="004E1287" w:rsidRDefault="00020E0D">
      <w:pPr>
        <w:framePr w:w="1036" w:h="225" w:hRule="exact" w:wrap="auto" w:vAnchor="page" w:hAnchor="page" w:x="6958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1 100,0</w:t>
      </w:r>
    </w:p>
    <w:p w:rsidR="004E1287" w:rsidRDefault="00020E0D">
      <w:pPr>
        <w:framePr w:w="1022" w:h="225" w:hRule="exact" w:wrap="auto" w:vAnchor="page" w:hAnchor="page" w:x="7980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1 100,0</w:t>
      </w:r>
    </w:p>
    <w:p w:rsidR="004E1287" w:rsidRDefault="00020E0D">
      <w:pPr>
        <w:framePr w:w="1022" w:h="225" w:hRule="exact" w:wrap="auto" w:vAnchor="page" w:hAnchor="page" w:x="8932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800,0</w:t>
      </w:r>
    </w:p>
    <w:p w:rsidR="004E1287" w:rsidRDefault="00020E0D">
      <w:pPr>
        <w:framePr w:w="1006" w:h="225" w:hRule="exact" w:wrap="auto" w:vAnchor="page" w:hAnchor="page" w:x="10049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800,0 </w:t>
      </w:r>
    </w:p>
    <w:p w:rsidR="004E1287" w:rsidRDefault="00020E0D">
      <w:pPr>
        <w:framePr w:w="700" w:h="210" w:hRule="exact" w:wrap="auto" w:vAnchor="page" w:hAnchor="page" w:x="5138" w:y="71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71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виданих сертифікатів на право здійснення дій, пов'язаних з безпосереднім провадженням професійної діяльності на фондовому ринку</w:t>
      </w:r>
    </w:p>
    <w:p w:rsidR="004E1287" w:rsidRDefault="00020E0D">
      <w:pPr>
        <w:framePr w:w="1064" w:h="225" w:hRule="exact" w:wrap="auto" w:vAnchor="page" w:hAnchor="page" w:x="5894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63,3</w:t>
      </w:r>
    </w:p>
    <w:p w:rsidR="004E1287" w:rsidRDefault="00020E0D">
      <w:pPr>
        <w:framePr w:w="1036" w:h="225" w:hRule="exact" w:wrap="auto" w:vAnchor="page" w:hAnchor="page" w:x="6958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87,0</w:t>
      </w:r>
    </w:p>
    <w:p w:rsidR="004E1287" w:rsidRDefault="00020E0D">
      <w:pPr>
        <w:framePr w:w="1022" w:h="225" w:hRule="exact" w:wrap="auto" w:vAnchor="page" w:hAnchor="page" w:x="7980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86,0</w:t>
      </w:r>
    </w:p>
    <w:p w:rsidR="004E1287" w:rsidRDefault="00020E0D">
      <w:pPr>
        <w:framePr w:w="1022" w:h="225" w:hRule="exact" w:wrap="auto" w:vAnchor="page" w:hAnchor="page" w:x="8932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86,0</w:t>
      </w:r>
    </w:p>
    <w:p w:rsidR="004E1287" w:rsidRDefault="00020E0D">
      <w:pPr>
        <w:framePr w:w="1006" w:h="225" w:hRule="exact" w:wrap="auto" w:vAnchor="page" w:hAnchor="page" w:x="10049" w:y="838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85,0 </w:t>
      </w:r>
    </w:p>
    <w:p w:rsidR="004E1287" w:rsidRDefault="00020E0D">
      <w:pPr>
        <w:framePr w:w="700" w:h="210" w:hRule="exact" w:wrap="auto" w:vAnchor="page" w:hAnchor="page" w:x="5138" w:y="838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млрд.грн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838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Обсяг зареєстрованих випусків цінних паперів</w:t>
      </w:r>
    </w:p>
    <w:p w:rsidR="004E1287" w:rsidRDefault="00020E0D">
      <w:pPr>
        <w:framePr w:w="1064" w:h="225" w:hRule="exact" w:wrap="auto" w:vAnchor="page" w:hAnchor="page" w:x="5894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37,0</w:t>
      </w:r>
    </w:p>
    <w:p w:rsidR="004E1287" w:rsidRDefault="00020E0D">
      <w:pPr>
        <w:framePr w:w="1036" w:h="225" w:hRule="exact" w:wrap="auto" w:vAnchor="page" w:hAnchor="page" w:x="6958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250,0</w:t>
      </w:r>
    </w:p>
    <w:p w:rsidR="004E1287" w:rsidRDefault="00020E0D">
      <w:pPr>
        <w:framePr w:w="1022" w:h="225" w:hRule="exact" w:wrap="auto" w:vAnchor="page" w:hAnchor="page" w:x="7980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150,0</w:t>
      </w:r>
    </w:p>
    <w:p w:rsidR="004E1287" w:rsidRDefault="00020E0D">
      <w:pPr>
        <w:framePr w:w="1022" w:h="225" w:hRule="exact" w:wrap="auto" w:vAnchor="page" w:hAnchor="page" w:x="8932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89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8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планових перевірок учасників фондового ринку</w:t>
      </w:r>
    </w:p>
    <w:p w:rsidR="004E1287" w:rsidRDefault="00020E0D">
      <w:pPr>
        <w:framePr w:w="1064" w:h="225" w:hRule="exact" w:wrap="auto" w:vAnchor="page" w:hAnchor="page" w:x="5894" w:y="94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1 813,5</w:t>
      </w:r>
    </w:p>
    <w:p w:rsidR="004E1287" w:rsidRDefault="00020E0D">
      <w:pPr>
        <w:framePr w:w="1036" w:h="225" w:hRule="exact" w:wrap="auto" w:vAnchor="page" w:hAnchor="page" w:x="6958" w:y="94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1 900,5</w:t>
      </w:r>
    </w:p>
    <w:p w:rsidR="004E1287" w:rsidRDefault="00020E0D">
      <w:pPr>
        <w:framePr w:w="1022" w:h="225" w:hRule="exact" w:wrap="auto" w:vAnchor="page" w:hAnchor="page" w:x="7980" w:y="94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1 986,5</w:t>
      </w:r>
    </w:p>
    <w:p w:rsidR="004E1287" w:rsidRDefault="00020E0D">
      <w:pPr>
        <w:framePr w:w="1022" w:h="225" w:hRule="exact" w:wrap="auto" w:vAnchor="page" w:hAnchor="page" w:x="8932" w:y="94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2 072,5</w:t>
      </w:r>
    </w:p>
    <w:p w:rsidR="004E1287" w:rsidRDefault="00020E0D">
      <w:pPr>
        <w:framePr w:w="1006" w:h="225" w:hRule="exact" w:wrap="auto" w:vAnchor="page" w:hAnchor="page" w:x="10049" w:y="946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2 157,5 </w:t>
      </w:r>
    </w:p>
    <w:p w:rsidR="004E1287" w:rsidRDefault="00020E0D">
      <w:pPr>
        <w:framePr w:w="700" w:h="210" w:hRule="exact" w:wrap="auto" w:vAnchor="page" w:hAnchor="page" w:x="5138" w:y="946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млрд.грн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946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Загальна номінальна вартість цінних паперів на обліку в Центральному депозитарії</w:t>
      </w:r>
    </w:p>
    <w:p w:rsidR="004E1287" w:rsidRDefault="00020E0D">
      <w:pPr>
        <w:framePr w:w="1064" w:h="225" w:hRule="exact" w:wrap="auto" w:vAnchor="page" w:hAnchor="page" w:x="5894" w:y="102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</w:t>
      </w:r>
    </w:p>
    <w:p w:rsidR="004E1287" w:rsidRDefault="00020E0D">
      <w:pPr>
        <w:framePr w:w="1036" w:h="225" w:hRule="exact" w:wrap="auto" w:vAnchor="page" w:hAnchor="page" w:x="6958" w:y="102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</w:t>
      </w:r>
    </w:p>
    <w:p w:rsidR="004E1287" w:rsidRDefault="00020E0D">
      <w:pPr>
        <w:framePr w:w="1022" w:h="225" w:hRule="exact" w:wrap="auto" w:vAnchor="page" w:hAnchor="page" w:x="7980" w:y="102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72</w:t>
      </w:r>
    </w:p>
    <w:p w:rsidR="004E1287" w:rsidRDefault="00020E0D">
      <w:pPr>
        <w:framePr w:w="1022" w:h="225" w:hRule="exact" w:wrap="auto" w:vAnchor="page" w:hAnchor="page" w:x="8932" w:y="102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</w:t>
      </w:r>
    </w:p>
    <w:p w:rsidR="004E1287" w:rsidRDefault="00020E0D">
      <w:pPr>
        <w:framePr w:w="1006" w:h="225" w:hRule="exact" w:wrap="auto" w:vAnchor="page" w:hAnchor="page" w:x="10049" w:y="102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</w:t>
      </w:r>
    </w:p>
    <w:p w:rsidR="004E1287" w:rsidRDefault="00020E0D">
      <w:pPr>
        <w:framePr w:w="700" w:h="210" w:hRule="exact" w:wrap="auto" w:vAnchor="page" w:hAnchor="page" w:x="5138" w:y="102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місце</w:t>
      </w:r>
    </w:p>
    <w:p w:rsidR="004E1287" w:rsidRDefault="00020E0D">
      <w:pPr>
        <w:framePr w:w="3272" w:h="720" w:hRule="exact" w:wrap="auto" w:vAnchor="page" w:hAnchor="page" w:x="1082" w:y="102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Місце в рейтингу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Doing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Business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за індикатором захист міноритарних інвесторів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632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Національне антикорупційне бюро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93" style="position:absolute;margin-left:56.65pt;margin-top:174.3pt;width:499.8pt;height:.65pt;z-index:-2510776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94" style="position:absolute;margin-left:56.65pt;margin-top:157.5pt;width:499.8pt;height:.65pt;z-index:-2510766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595" style="position:absolute;margin-left:56.65pt;margin-top:143.5pt;width:499.8pt;height:.65pt;z-index:-25107558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18 868,8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774 979,5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793 848,3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1 038 175,4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1 038 140,9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34,5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1 181 546,0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1 181 546,0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1 260 758,5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1 260 758,5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867 498,2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43,2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867 541,4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6" style="position:absolute;z-index:-251074560;mso-position-horizontal-relative:page;mso-position-vertical-relative:page" from="54.05pt,632.85pt" to="552.3pt,632.85pt" o:allowincell="f" strokeweight="1pt">
            <w10:wrap anchorx="page" anchory="page"/>
          </v:line>
        </w:pict>
      </w:r>
      <w:r>
        <w:rPr>
          <w:noProof/>
        </w:rPr>
        <w:pict>
          <v:line id="_x0000_s1597" style="position:absolute;z-index:-251073536;mso-position-horizontal-relative:page;mso-position-vertical-relative:page" from="54.05pt,538.8pt" to="552.3pt,538.8pt" o:allowincell="f" strokeweight="1pt">
            <w10:wrap anchorx="page" anchory="page"/>
          </v:line>
        </w:pict>
      </w:r>
      <w:r>
        <w:rPr>
          <w:noProof/>
        </w:rPr>
        <w:pict>
          <v:line id="_x0000_s1598" style="position:absolute;z-index:-251072512;mso-position-horizontal-relative:page;mso-position-vertical-relative:page" from="54.05pt,417.8pt" to="552.3pt,417.8pt" o:allowincell="f" strokeweight="1pt">
            <w10:wrap anchorx="page" anchory="page"/>
          </v:line>
        </w:pict>
      </w:r>
      <w:r>
        <w:rPr>
          <w:noProof/>
        </w:rPr>
        <w:pict>
          <v:line id="_x0000_s1599" style="position:absolute;z-index:-25107148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600" style="position:absolute;z-index:-251070464;mso-position-horizontal-relative:page;mso-position-vertical-relative:page" from="55.95pt,724.15pt" to="552.3pt,724.15pt" o:allowincell="f" strokeweight="1pt">
            <w10:wrap anchorx="page" anchory="page"/>
          </v:line>
        </w:pict>
      </w:r>
      <w:r>
        <w:rPr>
          <w:noProof/>
        </w:rPr>
        <w:pict>
          <v:line id="_x0000_s1601" style="position:absolute;z-index:-251069440;mso-position-horizontal-relative:page;mso-position-vertical-relative:page" from="55.95pt,697.2pt" to="552.3pt,697.2pt" o:allowincell="f" strokeweight="1pt">
            <w10:wrap anchorx="page" anchory="page"/>
          </v:line>
        </w:pict>
      </w:r>
      <w:r>
        <w:rPr>
          <w:noProof/>
        </w:rPr>
        <w:pict>
          <v:line id="_x0000_s1602" style="position:absolute;z-index:-251068416;mso-position-horizontal-relative:page;mso-position-vertical-relative:page" from="55.95pt,658.25pt" to="552.3pt,658.25pt" o:allowincell="f" strokeweight="1pt">
            <w10:wrap anchorx="page" anchory="page"/>
          </v:line>
        </w:pict>
      </w:r>
      <w:r>
        <w:rPr>
          <w:noProof/>
        </w:rPr>
        <w:pict>
          <v:line id="_x0000_s1603" style="position:absolute;z-index:-251067392;mso-position-horizontal-relative:page;mso-position-vertical-relative:page" from="55.95pt,615.15pt" to="552.3pt,615.15pt" o:allowincell="f" strokeweight="1pt">
            <w10:wrap anchorx="page" anchory="page"/>
          </v:line>
        </w:pict>
      </w:r>
      <w:r>
        <w:rPr>
          <w:noProof/>
        </w:rPr>
        <w:pict>
          <v:line id="_x0000_s1604" style="position:absolute;z-index:-251066368;mso-position-horizontal-relative:page;mso-position-vertical-relative:page" from="55.95pt,576.2pt" to="552.3pt,576.2pt" o:allowincell="f" strokeweight="1pt">
            <w10:wrap anchorx="page" anchory="page"/>
          </v:line>
        </w:pict>
      </w:r>
      <w:r>
        <w:rPr>
          <w:noProof/>
        </w:rPr>
        <w:pict>
          <v:line id="_x0000_s1605" style="position:absolute;z-index:-251065344;mso-position-horizontal-relative:page;mso-position-vertical-relative:page" from="55.95pt,521.1pt" to="552.3pt,521.1pt" o:allowincell="f" strokeweight="1pt">
            <w10:wrap anchorx="page" anchory="page"/>
          </v:line>
        </w:pict>
      </w:r>
      <w:r>
        <w:rPr>
          <w:noProof/>
        </w:rPr>
        <w:pict>
          <v:line id="_x0000_s1606" style="position:absolute;z-index:-251064320;mso-position-horizontal-relative:page;mso-position-vertical-relative:page" from="55.95pt,494.15pt" to="552.3pt,494.15pt" o:allowincell="f" strokeweight="1pt">
            <w10:wrap anchorx="page" anchory="page"/>
          </v:line>
        </w:pict>
      </w:r>
      <w:r>
        <w:rPr>
          <w:noProof/>
        </w:rPr>
        <w:pict>
          <v:line id="_x0000_s1607" style="position:absolute;z-index:-251063296;mso-position-horizontal-relative:page;mso-position-vertical-relative:page" from="55.95pt,455.2pt" to="552.3pt,455.2pt" o:allowincell="f" strokeweight="1pt">
            <w10:wrap anchorx="page" anchory="page"/>
          </v:line>
        </w:pict>
      </w:r>
      <w:r>
        <w:rPr>
          <w:noProof/>
        </w:rPr>
        <w:pict>
          <v:line id="_x0000_s1608" style="position:absolute;z-index:-251062272;mso-position-horizontal-relative:page;mso-position-vertical-relative:page" from="55.95pt,389.45pt" to="552.3pt,389.45pt" o:allowincell="f" strokeweight="1pt">
            <w10:wrap anchorx="page" anchory="page"/>
          </v:line>
        </w:pict>
      </w:r>
      <w:r>
        <w:rPr>
          <w:noProof/>
        </w:rPr>
        <w:pict>
          <v:line id="_x0000_s1609" style="position:absolute;z-index:-251061248;mso-position-horizontal-relative:page;mso-position-vertical-relative:page" from="55.95pt,350.5pt" to="552.3pt,350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Очищення влади від корупції для побудови та розвитку успішного суспільства та ефективної держави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1 164,0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144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зареєстрованих кримінальних проваджень, розпочатих у звітному періоді (у тому числі виділених в окреме провадження згідно з частиною третьою статті 217 КПК України)</w:t>
      </w:r>
    </w:p>
    <w:p w:rsidR="004E1287" w:rsidRDefault="00020E0D">
      <w:pPr>
        <w:framePr w:w="1064" w:h="225" w:hRule="exact" w:wrap="auto" w:vAnchor="page" w:hAnchor="page" w:x="5894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21 008,0</w:t>
      </w:r>
    </w:p>
    <w:p w:rsidR="004E1287" w:rsidRDefault="00020E0D">
      <w:pPr>
        <w:framePr w:w="1036" w:h="225" w:hRule="exact" w:wrap="auto" w:vAnchor="page" w:hAnchor="page" w:x="6958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30 000,0</w:t>
      </w:r>
    </w:p>
    <w:p w:rsidR="004E1287" w:rsidRDefault="00020E0D">
      <w:pPr>
        <w:framePr w:w="1022" w:h="225" w:hRule="exact" w:wrap="auto" w:vAnchor="page" w:hAnchor="page" w:x="7980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23 000,0</w:t>
      </w:r>
    </w:p>
    <w:p w:rsidR="004E1287" w:rsidRDefault="00020E0D">
      <w:pPr>
        <w:framePr w:w="1022" w:h="225" w:hRule="exact" w:wrap="auto" w:vAnchor="page" w:hAnchor="page" w:x="8932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23 000,0</w:t>
      </w:r>
    </w:p>
    <w:p w:rsidR="004E1287" w:rsidRDefault="00020E0D">
      <w:pPr>
        <w:framePr w:w="1006" w:h="225" w:hRule="exact" w:wrap="auto" w:vAnchor="page" w:hAnchor="page" w:x="10049" w:y="707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23 000,0 </w:t>
      </w:r>
    </w:p>
    <w:p w:rsidR="004E1287" w:rsidRDefault="00020E0D">
      <w:pPr>
        <w:framePr w:w="700" w:h="210" w:hRule="exact" w:wrap="auto" w:vAnchor="page" w:hAnchor="page" w:x="5138" w:y="707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720" w:hRule="exact" w:wrap="auto" w:vAnchor="page" w:hAnchor="page" w:x="1082" w:y="707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зареєстрованих звернень, заяв, повідомлень про кримінальні правопорушення</w:t>
      </w:r>
    </w:p>
    <w:p w:rsidR="004E1287" w:rsidRDefault="00020E0D">
      <w:pPr>
        <w:framePr w:w="10104" w:h="480" w:hRule="exact" w:wrap="auto" w:vAnchor="page" w:hAnchor="page" w:x="1082" w:y="787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2. Висока якість та ефективне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рослідування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 корупційних злочинів, викриття існуючих та упередження потенційних корупційних схем.</w:t>
      </w:r>
    </w:p>
    <w:p w:rsidR="004E1287" w:rsidRDefault="00020E0D">
      <w:pPr>
        <w:framePr w:w="1036" w:h="225" w:hRule="exact" w:wrap="auto" w:vAnchor="page" w:hAnchor="page" w:x="6958" w:y="83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15,0</w:t>
      </w:r>
    </w:p>
    <w:p w:rsidR="004E1287" w:rsidRDefault="00020E0D">
      <w:pPr>
        <w:framePr w:w="1022" w:h="225" w:hRule="exact" w:wrap="auto" w:vAnchor="page" w:hAnchor="page" w:x="7980" w:y="83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83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06" w:h="225" w:hRule="exact" w:wrap="auto" w:vAnchor="page" w:hAnchor="page" w:x="10049" w:y="83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 </w:t>
      </w:r>
    </w:p>
    <w:p w:rsidR="004E1287" w:rsidRDefault="00020E0D">
      <w:pPr>
        <w:framePr w:w="700" w:h="210" w:hRule="exact" w:wrap="auto" w:vAnchor="page" w:hAnchor="page" w:x="5138" w:y="83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720" w:hRule="exact" w:wrap="auto" w:vAnchor="page" w:hAnchor="page" w:x="1082" w:y="83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направлених подань про усунення причин та умов, що сприяли вчиненню злочину</w:t>
      </w:r>
    </w:p>
    <w:p w:rsidR="004E1287" w:rsidRDefault="00020E0D">
      <w:pPr>
        <w:framePr w:w="1036" w:h="225" w:hRule="exact" w:wrap="auto" w:vAnchor="page" w:hAnchor="page" w:x="6958" w:y="91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</w:t>
      </w:r>
    </w:p>
    <w:p w:rsidR="004E1287" w:rsidRDefault="00020E0D">
      <w:pPr>
        <w:framePr w:w="1022" w:h="225" w:hRule="exact" w:wrap="auto" w:vAnchor="page" w:hAnchor="page" w:x="7980" w:y="91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110,0</w:t>
      </w:r>
    </w:p>
    <w:p w:rsidR="004E1287" w:rsidRDefault="00020E0D">
      <w:pPr>
        <w:framePr w:w="1022" w:h="225" w:hRule="exact" w:wrap="auto" w:vAnchor="page" w:hAnchor="page" w:x="8932" w:y="91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125,0</w:t>
      </w:r>
    </w:p>
    <w:p w:rsidR="004E1287" w:rsidRDefault="00020E0D">
      <w:pPr>
        <w:framePr w:w="1006" w:h="225" w:hRule="exact" w:wrap="auto" w:vAnchor="page" w:hAnchor="page" w:x="10049" w:y="916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140,0 </w:t>
      </w:r>
    </w:p>
    <w:p w:rsidR="004E1287" w:rsidRDefault="00020E0D">
      <w:pPr>
        <w:framePr w:w="700" w:h="210" w:hRule="exact" w:wrap="auto" w:vAnchor="page" w:hAnchor="page" w:x="5138" w:y="916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720" w:hRule="exact" w:wrap="auto" w:vAnchor="page" w:hAnchor="page" w:x="1082" w:y="916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розпочатих кримінальних проваджень за напрацюваннями детективів Національного бюро</w:t>
      </w:r>
    </w:p>
    <w:p w:rsidR="004E1287" w:rsidRDefault="00020E0D">
      <w:pPr>
        <w:framePr w:w="1036" w:h="225" w:hRule="exact" w:wrap="auto" w:vAnchor="page" w:hAnchor="page" w:x="6958" w:y="99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7980" w:y="99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</w:t>
      </w:r>
    </w:p>
    <w:p w:rsidR="004E1287" w:rsidRDefault="00020E0D">
      <w:pPr>
        <w:framePr w:w="1022" w:h="225" w:hRule="exact" w:wrap="auto" w:vAnchor="page" w:hAnchor="page" w:x="8932" w:y="99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994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994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480" w:hRule="exact" w:wrap="auto" w:vAnchor="page" w:hAnchor="page" w:x="1082" w:y="994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обвинувальних актів, скерованих до суду</w:t>
      </w:r>
    </w:p>
    <w:p w:rsidR="004E1287" w:rsidRDefault="00020E0D">
      <w:pPr>
        <w:framePr w:w="10104" w:h="240" w:hRule="exact" w:wrap="auto" w:vAnchor="page" w:hAnchor="page" w:x="1082" w:y="105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Незалежність, сталість та безпека функціонування Національного антикорупційного бюро України</w:t>
      </w:r>
    </w:p>
    <w:p w:rsidR="004E1287" w:rsidRDefault="00020E0D">
      <w:pPr>
        <w:framePr w:w="1036" w:h="225" w:hRule="exact" w:wrap="auto" w:vAnchor="page" w:hAnchor="page" w:x="6958" w:y="108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7980" w:y="108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08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1080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 </w:t>
      </w:r>
    </w:p>
    <w:p w:rsidR="004E1287" w:rsidRDefault="00020E0D">
      <w:pPr>
        <w:framePr w:w="700" w:h="210" w:hRule="exact" w:wrap="auto" w:vAnchor="page" w:hAnchor="page" w:x="5138" w:y="1080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відс.п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080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впровадження сучасного апаратного та програмного забезпечення у Національному бюро</w:t>
      </w:r>
    </w:p>
    <w:p w:rsidR="004E1287" w:rsidRDefault="00020E0D">
      <w:pPr>
        <w:framePr w:w="1036" w:h="225" w:hRule="exact" w:wrap="auto" w:vAnchor="page" w:hAnchor="page" w:x="6958" w:y="115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7980" w:y="115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15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115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90,0 </w:t>
      </w:r>
    </w:p>
    <w:p w:rsidR="004E1287" w:rsidRDefault="00020E0D">
      <w:pPr>
        <w:framePr w:w="700" w:h="210" w:hRule="exact" w:wrap="auto" w:vAnchor="page" w:hAnchor="page" w:x="5138" w:y="115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відс.п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115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створення комплексу систем забезпечення інформаційної безпеки Національного бюро</w:t>
      </w:r>
    </w:p>
    <w:p w:rsidR="004E1287" w:rsidRDefault="00020E0D">
      <w:pPr>
        <w:framePr w:w="10104" w:h="240" w:hRule="exact" w:wrap="auto" w:vAnchor="page" w:hAnchor="page" w:x="1082" w:y="1239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Довіра й підтримка з боку суспільства та міжнародної спільноти</w:t>
      </w:r>
    </w:p>
    <w:p w:rsidR="004E1287" w:rsidRDefault="00020E0D">
      <w:pPr>
        <w:framePr w:w="1036" w:h="225" w:hRule="exact" w:wrap="auto" w:vAnchor="page" w:hAnchor="page" w:x="6958" w:y="126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27,5</w:t>
      </w:r>
    </w:p>
    <w:p w:rsidR="004E1287" w:rsidRDefault="00020E0D">
      <w:pPr>
        <w:framePr w:w="1022" w:h="225" w:hRule="exact" w:wrap="auto" w:vAnchor="page" w:hAnchor="page" w:x="7980" w:y="126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18,0</w:t>
      </w:r>
    </w:p>
    <w:p w:rsidR="004E1287" w:rsidRDefault="00020E0D">
      <w:pPr>
        <w:framePr w:w="1022" w:h="225" w:hRule="exact" w:wrap="auto" w:vAnchor="page" w:hAnchor="page" w:x="8932" w:y="126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23,0</w:t>
      </w:r>
    </w:p>
    <w:p w:rsidR="004E1287" w:rsidRDefault="00020E0D">
      <w:pPr>
        <w:framePr w:w="1006" w:h="225" w:hRule="exact" w:wrap="auto" w:vAnchor="page" w:hAnchor="page" w:x="10049" w:y="126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31,0 </w:t>
      </w:r>
    </w:p>
    <w:p w:rsidR="004E1287" w:rsidRDefault="00020E0D">
      <w:pPr>
        <w:framePr w:w="700" w:h="210" w:hRule="exact" w:wrap="auto" w:vAnchor="page" w:hAnchor="page" w:x="5138" w:y="1268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відс.п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1268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довіри до Національного бюро з боку громадян України</w:t>
      </w:r>
    </w:p>
    <w:p w:rsidR="004E1287" w:rsidRDefault="00020E0D">
      <w:pPr>
        <w:framePr w:w="1036" w:h="225" w:hRule="exact" w:wrap="auto" w:vAnchor="page" w:hAnchor="page" w:x="6958" w:y="132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12,0</w:t>
      </w:r>
    </w:p>
    <w:p w:rsidR="004E1287" w:rsidRDefault="00020E0D">
      <w:pPr>
        <w:framePr w:w="1022" w:h="225" w:hRule="exact" w:wrap="auto" w:vAnchor="page" w:hAnchor="page" w:x="7980" w:y="132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8932" w:y="132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06" w:h="225" w:hRule="exact" w:wrap="auto" w:vAnchor="page" w:hAnchor="page" w:x="10049" w:y="1322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 </w:t>
      </w:r>
    </w:p>
    <w:p w:rsidR="004E1287" w:rsidRDefault="00020E0D">
      <w:pPr>
        <w:framePr w:w="700" w:h="210" w:hRule="exact" w:wrap="auto" w:vAnchor="page" w:hAnchor="page" w:x="5138" w:y="1322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720" w:hRule="exact" w:wrap="auto" w:vAnchor="page" w:hAnchor="page" w:x="1082" w:y="1322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публічних просвітницьких заходів із залученням молоді</w:t>
      </w:r>
    </w:p>
    <w:p w:rsidR="004E1287" w:rsidRDefault="00020E0D">
      <w:pPr>
        <w:framePr w:w="1036" w:h="225" w:hRule="exact" w:wrap="auto" w:vAnchor="page" w:hAnchor="page" w:x="6958" w:y="140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1 066,0</w:t>
      </w:r>
    </w:p>
    <w:p w:rsidR="004E1287" w:rsidRDefault="00020E0D">
      <w:pPr>
        <w:framePr w:w="1022" w:h="225" w:hRule="exact" w:wrap="auto" w:vAnchor="page" w:hAnchor="page" w:x="7980" w:y="140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1 011,0</w:t>
      </w:r>
    </w:p>
    <w:p w:rsidR="004E1287" w:rsidRDefault="00020E0D">
      <w:pPr>
        <w:framePr w:w="1022" w:h="225" w:hRule="exact" w:wrap="auto" w:vAnchor="page" w:hAnchor="page" w:x="8932" w:y="140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06" w:h="225" w:hRule="exact" w:wrap="auto" w:vAnchor="page" w:hAnchor="page" w:x="10049" w:y="1400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 </w:t>
      </w:r>
    </w:p>
    <w:p w:rsidR="004E1287" w:rsidRDefault="00020E0D">
      <w:pPr>
        <w:framePr w:w="700" w:h="210" w:hRule="exact" w:wrap="auto" w:vAnchor="page" w:hAnchor="page" w:x="5138" w:y="1400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480" w:hRule="exact" w:wrap="auto" w:vAnchor="page" w:hAnchor="page" w:x="1082" w:y="1400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надрукованих звітів про діяльність Національного бюро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633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Національне агентство з питань запобігання корупції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10" style="position:absolute;margin-left:56.65pt;margin-top:174.3pt;width:499.8pt;height:.65pt;z-index:-2510602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11" style="position:absolute;margin-left:56.65pt;margin-top:157.5pt;width:499.8pt;height:.65pt;z-index:-2510592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12" style="position:absolute;margin-left:56.65pt;margin-top:143.5pt;width:499.8pt;height:.65pt;z-index:-25105817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2 254,3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675 229,2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677 483,5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861 729,6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861 729,6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933 965,5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933 965,5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1 000 727,1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1 000 727,1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758 373,2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758 373,2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3" style="position:absolute;z-index:-251057152;mso-position-horizontal-relative:page;mso-position-vertical-relative:page" from="54.05pt,732.55pt" to="552.3pt,732.55pt" o:allowincell="f" strokeweight="1pt">
            <w10:wrap anchorx="page" anchory="page"/>
          </v:line>
        </w:pict>
      </w:r>
      <w:r>
        <w:rPr>
          <w:noProof/>
        </w:rPr>
        <w:pict>
          <v:line id="_x0000_s1614" style="position:absolute;z-index:-251056128;mso-position-horizontal-relative:page;mso-position-vertical-relative:page" from="54.05pt,299.75pt" to="552.3pt,299.75pt" o:allowincell="f" strokeweight="1pt">
            <w10:wrap anchorx="page" anchory="page"/>
          </v:line>
        </w:pict>
      </w:r>
      <w:r>
        <w:rPr>
          <w:noProof/>
        </w:rPr>
        <w:pict>
          <v:line id="_x0000_s1615" style="position:absolute;z-index:-251055104;mso-position-horizontal-relative:page;mso-position-vertical-relative:page" from="55.95pt,714.85pt" to="552.3pt,714.85pt" o:allowincell="f" strokeweight="1pt">
            <w10:wrap anchorx="page" anchory="page"/>
          </v:line>
        </w:pict>
      </w:r>
      <w:r>
        <w:rPr>
          <w:noProof/>
        </w:rPr>
        <w:pict>
          <v:line id="_x0000_s1616" style="position:absolute;z-index:-251054080;mso-position-horizontal-relative:page;mso-position-vertical-relative:page" from="55.95pt,639.9pt" to="552.3pt,639.9pt" o:allowincell="f" strokeweight="1pt">
            <w10:wrap anchorx="page" anchory="page"/>
          </v:line>
        </w:pict>
      </w:r>
      <w:r>
        <w:rPr>
          <w:noProof/>
        </w:rPr>
        <w:pict>
          <v:line id="_x0000_s1617" style="position:absolute;z-index:-251053056;mso-position-horizontal-relative:page;mso-position-vertical-relative:page" from="55.95pt,576.95pt" to="552.3pt,576.95pt" o:allowincell="f" strokeweight="1pt">
            <w10:wrap anchorx="page" anchory="page"/>
          </v:line>
        </w:pict>
      </w:r>
      <w:r>
        <w:rPr>
          <w:noProof/>
        </w:rPr>
        <w:pict>
          <v:line id="_x0000_s1618" style="position:absolute;z-index:-251052032;mso-position-horizontal-relative:page;mso-position-vertical-relative:page" from="55.95pt,514pt" to="552.3pt,514pt" o:allowincell="f" strokeweight="1pt">
            <w10:wrap anchorx="page" anchory="page"/>
          </v:line>
        </w:pict>
      </w:r>
      <w:r>
        <w:rPr>
          <w:noProof/>
        </w:rPr>
        <w:pict>
          <v:line id="_x0000_s1619" style="position:absolute;z-index:-251051008;mso-position-horizontal-relative:page;mso-position-vertical-relative:page" from="55.95pt,439.05pt" to="552.3pt,439.05pt" o:allowincell="f" strokeweight="1pt">
            <w10:wrap anchorx="page" anchory="page"/>
          </v:line>
        </w:pict>
      </w:r>
      <w:r>
        <w:rPr>
          <w:noProof/>
        </w:rPr>
        <w:pict>
          <v:line id="_x0000_s1620" style="position:absolute;z-index:-251049984;mso-position-horizontal-relative:page;mso-position-vertical-relative:page" from="55.95pt,388.1pt" to="552.3pt,388.1pt" o:allowincell="f" strokeweight="1pt">
            <w10:wrap anchorx="page" anchory="page"/>
          </v:line>
        </w:pict>
      </w:r>
      <w:r>
        <w:rPr>
          <w:noProof/>
        </w:rPr>
        <w:pict>
          <v:line id="_x0000_s1621" style="position:absolute;z-index:-251048960;mso-position-horizontal-relative:page;mso-position-vertical-relative:page" from="55.95pt,337.15pt" to="552.3pt,337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72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Створення дієвої системи з метою запобігання та виявлення корупції в публічному і приватному секторах та забезпечення формування високого рівня обізнаності осіб, уповноважених на виконання функцій держави або місцевого самоврядування з питань запобігання</w:t>
      </w:r>
    </w:p>
    <w:p w:rsidR="004E1287" w:rsidRDefault="00020E0D">
      <w:pPr>
        <w:framePr w:w="1064" w:h="225" w:hRule="exact" w:wrap="auto" w:vAnchor="page" w:hAnchor="page" w:x="5894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1 200,0</w:t>
      </w:r>
    </w:p>
    <w:p w:rsidR="004E1287" w:rsidRDefault="00020E0D">
      <w:pPr>
        <w:framePr w:w="1036" w:h="225" w:hRule="exact" w:wrap="auto" w:vAnchor="page" w:hAnchor="page" w:x="6958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1 200,0</w:t>
      </w:r>
    </w:p>
    <w:p w:rsidR="004E1287" w:rsidRDefault="00020E0D">
      <w:pPr>
        <w:framePr w:w="1022" w:h="225" w:hRule="exact" w:wrap="auto" w:vAnchor="page" w:hAnchor="page" w:x="7980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1 200,0</w:t>
      </w:r>
    </w:p>
    <w:p w:rsidR="004E1287" w:rsidRDefault="00020E0D">
      <w:pPr>
        <w:framePr w:w="1022" w:h="225" w:hRule="exact" w:wrap="auto" w:vAnchor="page" w:hAnchor="page" w:x="8932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1 200,0</w:t>
      </w:r>
    </w:p>
    <w:p w:rsidR="004E1287" w:rsidRDefault="00020E0D">
      <w:pPr>
        <w:framePr w:w="1006" w:h="225" w:hRule="exact" w:wrap="auto" w:vAnchor="page" w:hAnchor="page" w:x="10049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440,0 </w:t>
      </w:r>
    </w:p>
    <w:p w:rsidR="004E1287" w:rsidRDefault="00020E0D">
      <w:pPr>
        <w:framePr w:w="700" w:h="210" w:hRule="exact" w:wrap="auto" w:vAnchor="page" w:hAnchor="page" w:x="5138" w:y="602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02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повідомлень про корупцію, отриманих спеціально створеними каналами зв'язку</w:t>
      </w:r>
    </w:p>
    <w:p w:rsidR="004E1287" w:rsidRDefault="00020E0D">
      <w:pPr>
        <w:framePr w:w="1064" w:h="225" w:hRule="exact" w:wrap="auto" w:vAnchor="page" w:hAnchor="page" w:x="5894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36" w:h="225" w:hRule="exact" w:wrap="auto" w:vAnchor="page" w:hAnchor="page" w:x="6958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7980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680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68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перевірок організації роботи із запобігання та виявлення корупції в державних органах та органах місцевого самоврядування</w:t>
      </w:r>
    </w:p>
    <w:p w:rsidR="004E1287" w:rsidRDefault="00020E0D">
      <w:pPr>
        <w:framePr w:w="1064" w:h="225" w:hRule="exact" w:wrap="auto" w:vAnchor="page" w:hAnchor="page" w:x="5894" w:y="78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8 000,0</w:t>
      </w:r>
    </w:p>
    <w:p w:rsidR="004E1287" w:rsidRDefault="00020E0D">
      <w:pPr>
        <w:framePr w:w="1036" w:h="225" w:hRule="exact" w:wrap="auto" w:vAnchor="page" w:hAnchor="page" w:x="6958" w:y="78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8 000,0</w:t>
      </w:r>
    </w:p>
    <w:p w:rsidR="004E1287" w:rsidRDefault="00020E0D">
      <w:pPr>
        <w:framePr w:w="1022" w:h="225" w:hRule="exact" w:wrap="auto" w:vAnchor="page" w:hAnchor="page" w:x="7980" w:y="78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8 000,0</w:t>
      </w:r>
    </w:p>
    <w:p w:rsidR="004E1287" w:rsidRDefault="00020E0D">
      <w:pPr>
        <w:framePr w:w="1022" w:h="225" w:hRule="exact" w:wrap="auto" w:vAnchor="page" w:hAnchor="page" w:x="8932" w:y="78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8 000,0</w:t>
      </w:r>
    </w:p>
    <w:p w:rsidR="004E1287" w:rsidRDefault="00020E0D">
      <w:pPr>
        <w:framePr w:w="1006" w:h="225" w:hRule="exact" w:wrap="auto" w:vAnchor="page" w:hAnchor="page" w:x="10049" w:y="78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8 000,0 </w:t>
      </w:r>
    </w:p>
    <w:p w:rsidR="004E1287" w:rsidRDefault="00020E0D">
      <w:pPr>
        <w:framePr w:w="700" w:h="210" w:hRule="exact" w:wrap="auto" w:vAnchor="page" w:hAnchor="page" w:x="5138" w:y="782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782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наданих витягів з Єдиного державного реєстру осіб, які вчинили корупційні або пов'язані з корупцією правопорушення</w:t>
      </w:r>
    </w:p>
    <w:p w:rsidR="004E1287" w:rsidRDefault="00020E0D">
      <w:pPr>
        <w:framePr w:w="1064" w:h="225" w:hRule="exact" w:wrap="auto" w:vAnchor="page" w:hAnchor="page" w:x="5894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50 000,0</w:t>
      </w:r>
    </w:p>
    <w:p w:rsidR="004E1287" w:rsidRDefault="00020E0D">
      <w:pPr>
        <w:framePr w:w="1036" w:h="225" w:hRule="exact" w:wrap="auto" w:vAnchor="page" w:hAnchor="page" w:x="6958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50 000,0</w:t>
      </w:r>
    </w:p>
    <w:p w:rsidR="004E1287" w:rsidRDefault="00020E0D">
      <w:pPr>
        <w:framePr w:w="1022" w:h="225" w:hRule="exact" w:wrap="auto" w:vAnchor="page" w:hAnchor="page" w:x="7980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100 000,0</w:t>
      </w:r>
    </w:p>
    <w:p w:rsidR="004E1287" w:rsidRDefault="00020E0D">
      <w:pPr>
        <w:framePr w:w="1022" w:h="225" w:hRule="exact" w:wrap="auto" w:vAnchor="page" w:hAnchor="page" w:x="8932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100 000,0</w:t>
      </w:r>
    </w:p>
    <w:p w:rsidR="004E1287" w:rsidRDefault="00020E0D">
      <w:pPr>
        <w:framePr w:w="1006" w:h="225" w:hRule="exact" w:wrap="auto" w:vAnchor="page" w:hAnchor="page" w:x="10049" w:y="88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100 000,0 </w:t>
      </w:r>
    </w:p>
    <w:p w:rsidR="004E1287" w:rsidRDefault="00020E0D">
      <w:pPr>
        <w:framePr w:w="700" w:h="210" w:hRule="exact" w:wrap="auto" w:vAnchor="page" w:hAnchor="page" w:x="5138" w:y="884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440" w:hRule="exact" w:wrap="auto" w:vAnchor="page" w:hAnchor="page" w:x="1082" w:y="884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одночасних сесій в пікових режимах роботи ІТС "Єдиний державний реєстр декларацій осіб, уповноважених на виконання функцій держави або місцевого самоврядування"</w:t>
      </w:r>
    </w:p>
    <w:p w:rsidR="004E1287" w:rsidRDefault="00020E0D">
      <w:pPr>
        <w:framePr w:w="1064" w:h="225" w:hRule="exact" w:wrap="auto" w:vAnchor="page" w:hAnchor="page" w:x="5894" w:y="103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99,6</w:t>
      </w:r>
    </w:p>
    <w:p w:rsidR="004E1287" w:rsidRDefault="00020E0D">
      <w:pPr>
        <w:framePr w:w="1036" w:h="225" w:hRule="exact" w:wrap="auto" w:vAnchor="page" w:hAnchor="page" w:x="6958" w:y="103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99,6</w:t>
      </w:r>
    </w:p>
    <w:p w:rsidR="004E1287" w:rsidRDefault="00020E0D">
      <w:pPr>
        <w:framePr w:w="1022" w:h="225" w:hRule="exact" w:wrap="auto" w:vAnchor="page" w:hAnchor="page" w:x="7980" w:y="103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03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034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034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034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Доступність сервісів ІТС "Єдиний державний реєстр декларацій осіб, уповноважених на виконання функцій держави або місцевого самоврядування"</w:t>
      </w:r>
    </w:p>
    <w:p w:rsidR="004E1287" w:rsidRDefault="00020E0D">
      <w:pPr>
        <w:framePr w:w="1064" w:h="225" w:hRule="exact" w:wrap="auto" w:vAnchor="page" w:hAnchor="page" w:x="5894" w:y="115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115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15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15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15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159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159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Надійність зберігання даних в ІТС "Єдиний державний реєстр декларацій осіб, уповноважених на виконання функцій держави або місцевого самоврядування"</w:t>
      </w:r>
    </w:p>
    <w:p w:rsidR="004E1287" w:rsidRDefault="00020E0D">
      <w:pPr>
        <w:framePr w:w="1006" w:h="225" w:hRule="exact" w:wrap="auto" w:vAnchor="page" w:hAnchor="page" w:x="10049" w:y="1285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4 000,0 </w:t>
      </w:r>
    </w:p>
    <w:p w:rsidR="004E1287" w:rsidRDefault="00020E0D">
      <w:pPr>
        <w:framePr w:w="700" w:h="210" w:hRule="exact" w:wrap="auto" w:vAnchor="page" w:hAnchor="page" w:x="5138" w:y="1285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440" w:hRule="exact" w:wrap="auto" w:vAnchor="page" w:hAnchor="page" w:x="1082" w:y="1285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одночасних сесій в пікових режимах роботи ІТС "Єдиний державний реєстр звітності політичних партій та кандидатів на загальнодержавних і місцевих виборах"</w:t>
      </w:r>
    </w:p>
    <w:p w:rsidR="004E1287" w:rsidRDefault="00020E0D">
      <w:pPr>
        <w:framePr w:w="10104" w:h="240" w:hRule="exact" w:wrap="auto" w:vAnchor="page" w:hAnchor="page" w:x="1082" w:y="143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Подолання політичної корупції, створення прозорих засад фінансування політичних партій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2" style="position:absolute;left:0;text-align:left;z-index:-251047936;mso-position-horizontal-relative:page;mso-position-vertical-relative:page" from="54.05pt,359.65pt" to="552.3pt,359.65pt" o:allowincell="f" strokeweight="1pt">
            <w10:wrap anchorx="page" anchory="page"/>
          </v:line>
        </w:pict>
      </w:r>
      <w:r>
        <w:rPr>
          <w:noProof/>
        </w:rPr>
        <w:pict>
          <v:line id="_x0000_s1623" style="position:absolute;left:0;text-align:left;z-index:-251046912;mso-position-horizontal-relative:page;mso-position-vertical-relative:page" from="54.05pt,213.05pt" to="552.3pt,213.05pt" o:allowincell="f" strokeweight="1pt">
            <w10:wrap anchorx="page" anchory="page"/>
          </v:line>
        </w:pict>
      </w:r>
      <w:r>
        <w:rPr>
          <w:noProof/>
        </w:rPr>
        <w:pict>
          <v:line id="_x0000_s1624" style="position:absolute;left:0;text-align:left;z-index:-251045888;mso-position-horizontal-relative:page;mso-position-vertical-relative:page" from="55.95pt,436pt" to="552.3pt,436pt" o:allowincell="f" strokeweight="1pt">
            <w10:wrap anchorx="page" anchory="page"/>
          </v:line>
        </w:pict>
      </w:r>
      <w:r>
        <w:rPr>
          <w:noProof/>
        </w:rPr>
        <w:pict>
          <v:line id="_x0000_s1625" style="position:absolute;left:0;text-align:left;z-index:-251044864;mso-position-horizontal-relative:page;mso-position-vertical-relative:page" from="55.95pt,397.05pt" to="552.3pt,397.05pt" o:allowincell="f" strokeweight="1pt">
            <w10:wrap anchorx="page" anchory="page"/>
          </v:line>
        </w:pict>
      </w:r>
      <w:r>
        <w:rPr>
          <w:noProof/>
        </w:rPr>
        <w:pict>
          <v:line id="_x0000_s1626" style="position:absolute;left:0;text-align:left;z-index:-251043840;mso-position-horizontal-relative:page;mso-position-vertical-relative:page" from="55.95pt,331.3pt" to="552.3pt,331.3pt" o:allowincell="f" strokeweight="1pt">
            <w10:wrap anchorx="page" anchory="page"/>
          </v:line>
        </w:pict>
      </w:r>
      <w:r>
        <w:rPr>
          <w:noProof/>
        </w:rPr>
        <w:pict>
          <v:line id="_x0000_s1627" style="position:absolute;left:0;text-align:left;z-index:-251042816;mso-position-horizontal-relative:page;mso-position-vertical-relative:page" from="55.95pt,304.35pt" to="552.3pt,304.35pt" o:allowincell="f" strokeweight="1pt">
            <w10:wrap anchorx="page" anchory="page"/>
          </v:line>
        </w:pict>
      </w:r>
      <w:r>
        <w:rPr>
          <w:noProof/>
        </w:rPr>
        <w:pict>
          <v:line id="_x0000_s1628" style="position:absolute;left:0;text-align:left;z-index:-251041792;mso-position-horizontal-relative:page;mso-position-vertical-relative:page" from="55.95pt,265.4pt" to="552.3pt,265.4pt" o:allowincell="f" strokeweight="1pt">
            <w10:wrap anchorx="page" anchory="page"/>
          </v:line>
        </w:pict>
      </w:r>
      <w:r>
        <w:rPr>
          <w:noProof/>
        </w:rPr>
        <w:pict>
          <v:line id="_x0000_s1629" style="position:absolute;left:0;text-align:left;z-index:-251040768;mso-position-horizontal-relative:page;mso-position-vertical-relative:page" from="55.95pt,238.45pt" to="552.3pt,238.45pt" o:allowincell="f" strokeweight="1pt">
            <w10:wrap anchorx="page" anchory="page"/>
          </v:line>
        </w:pict>
      </w:r>
      <w:r>
        <w:rPr>
          <w:noProof/>
        </w:rPr>
        <w:pict>
          <v:line id="_x0000_s1630" style="position:absolute;left:0;text-align:left;z-index:-251039744;mso-position-horizontal-relative:page;mso-position-vertical-relative:page" from="55.95pt,172.7pt" to="552.3pt,172.7pt" o:allowincell="f" strokeweight="1pt">
            <w10:wrap anchorx="page" anchory="page"/>
          </v:line>
        </w:pict>
      </w:r>
      <w:r>
        <w:rPr>
          <w:noProof/>
        </w:rPr>
        <w:pict>
          <v:line id="_x0000_s1631" style="position:absolute;left:0;text-align:left;z-index:-251038720;mso-position-horizontal-relative:page;mso-position-vertical-relative:page" from="55.95pt,133.75pt" to="552.3pt,133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1 172,0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1 172,0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1 200,0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1 220,0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1 240,0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політичних партій, які подали звіти про майно, доходи, витрати і зобов'язання фінансового характеру політичних партій вчасно</w:t>
      </w:r>
    </w:p>
    <w:p w:rsidR="004E1287" w:rsidRDefault="00020E0D">
      <w:pPr>
        <w:framePr w:w="1064" w:h="225" w:hRule="exact" w:wrap="auto" w:vAnchor="page" w:hAnchor="page" w:x="5894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91,0</w:t>
      </w:r>
    </w:p>
    <w:p w:rsidR="004E1287" w:rsidRDefault="00020E0D">
      <w:pPr>
        <w:framePr w:w="1036" w:h="225" w:hRule="exact" w:wrap="auto" w:vAnchor="page" w:hAnchor="page" w:x="6958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91,0</w:t>
      </w:r>
    </w:p>
    <w:p w:rsidR="004E1287" w:rsidRDefault="00020E0D">
      <w:pPr>
        <w:framePr w:w="1022" w:h="225" w:hRule="exact" w:wrap="auto" w:vAnchor="page" w:hAnchor="page" w:x="7980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92,0</w:t>
      </w:r>
    </w:p>
    <w:p w:rsidR="004E1287" w:rsidRDefault="00020E0D">
      <w:pPr>
        <w:framePr w:w="1022" w:h="225" w:hRule="exact" w:wrap="auto" w:vAnchor="page" w:hAnchor="page" w:x="8932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93,0</w:t>
      </w:r>
    </w:p>
    <w:p w:rsidR="004E1287" w:rsidRDefault="00020E0D">
      <w:pPr>
        <w:framePr w:w="1006" w:h="225" w:hRule="exact" w:wrap="auto" w:vAnchor="page" w:hAnchor="page" w:x="10049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94,0 </w:t>
      </w:r>
    </w:p>
    <w:p w:rsidR="004E1287" w:rsidRDefault="00020E0D">
      <w:pPr>
        <w:framePr w:w="700" w:h="210" w:hRule="exact" w:wrap="auto" w:vAnchor="page" w:hAnchor="page" w:x="5138" w:y="273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27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партій щодо яких не виявлено порушень законодавства про політичні партії</w:t>
      </w:r>
    </w:p>
    <w:p w:rsidR="004E1287" w:rsidRDefault="00020E0D">
      <w:pPr>
        <w:framePr w:w="10104" w:h="720" w:hRule="exact" w:wrap="auto" w:vAnchor="page" w:hAnchor="page" w:x="1082" w:y="354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3.  Підвищення рівня обізнаності осіб, уповноважених на виконання функцій держави або місцевого самоврядування, та прирівняних до них осіб про ознаки правопорушень, пов'язаних з недотриманням вимог щодо запобігання та врегулювання конфлікту інтересів та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інши</w:t>
      </w:r>
      <w:proofErr w:type="spellEnd"/>
    </w:p>
    <w:p w:rsidR="004E1287" w:rsidRDefault="00020E0D">
      <w:pPr>
        <w:framePr w:w="1022" w:h="225" w:hRule="exact" w:wrap="auto" w:vAnchor="page" w:hAnchor="page" w:x="7980" w:y="42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4 000,0</w:t>
      </w:r>
    </w:p>
    <w:p w:rsidR="004E1287" w:rsidRDefault="00020E0D">
      <w:pPr>
        <w:framePr w:w="1022" w:h="225" w:hRule="exact" w:wrap="auto" w:vAnchor="page" w:hAnchor="page" w:x="8932" w:y="42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4 000,0</w:t>
      </w:r>
    </w:p>
    <w:p w:rsidR="004E1287" w:rsidRDefault="00020E0D">
      <w:pPr>
        <w:framePr w:w="1006" w:h="225" w:hRule="exact" w:wrap="auto" w:vAnchor="page" w:hAnchor="page" w:x="10049" w:y="42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4 000,0 </w:t>
      </w:r>
    </w:p>
    <w:p w:rsidR="004E1287" w:rsidRDefault="00020E0D">
      <w:pPr>
        <w:framePr w:w="700" w:h="210" w:hRule="exact" w:wrap="auto" w:vAnchor="page" w:hAnchor="page" w:x="5138" w:y="429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42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осіб, які взяли участь у тренінгах</w:t>
      </w:r>
    </w:p>
    <w:p w:rsidR="004E1287" w:rsidRDefault="00020E0D">
      <w:pPr>
        <w:framePr w:w="1022" w:h="225" w:hRule="exact" w:wrap="auto" w:vAnchor="page" w:hAnchor="page" w:x="7980" w:y="4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20 000,0</w:t>
      </w:r>
    </w:p>
    <w:p w:rsidR="004E1287" w:rsidRDefault="00020E0D">
      <w:pPr>
        <w:framePr w:w="1022" w:h="225" w:hRule="exact" w:wrap="auto" w:vAnchor="page" w:hAnchor="page" w:x="8932" w:y="4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20 000,0</w:t>
      </w:r>
    </w:p>
    <w:p w:rsidR="004E1287" w:rsidRDefault="00020E0D">
      <w:pPr>
        <w:framePr w:w="1006" w:h="225" w:hRule="exact" w:wrap="auto" w:vAnchor="page" w:hAnchor="page" w:x="10049" w:y="48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20 000,0 </w:t>
      </w:r>
    </w:p>
    <w:p w:rsidR="004E1287" w:rsidRDefault="00020E0D">
      <w:pPr>
        <w:framePr w:w="700" w:h="210" w:hRule="exact" w:wrap="auto" w:vAnchor="page" w:hAnchor="page" w:x="5138" w:y="48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48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осіб, які прослухали онлайн-курси</w:t>
      </w:r>
    </w:p>
    <w:p w:rsidR="004E1287" w:rsidRDefault="00020E0D">
      <w:pPr>
        <w:framePr w:w="1022" w:h="225" w:hRule="exact" w:wrap="auto" w:vAnchor="page" w:hAnchor="page" w:x="7980" w:y="53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1 500,0</w:t>
      </w:r>
    </w:p>
    <w:p w:rsidR="004E1287" w:rsidRDefault="00020E0D">
      <w:pPr>
        <w:framePr w:w="1022" w:h="225" w:hRule="exact" w:wrap="auto" w:vAnchor="page" w:hAnchor="page" w:x="8932" w:y="53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1 500,0</w:t>
      </w:r>
    </w:p>
    <w:p w:rsidR="004E1287" w:rsidRDefault="00020E0D">
      <w:pPr>
        <w:framePr w:w="1006" w:h="225" w:hRule="exact" w:wrap="auto" w:vAnchor="page" w:hAnchor="page" w:x="10049" w:y="53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1 500,0 </w:t>
      </w:r>
    </w:p>
    <w:p w:rsidR="004E1287" w:rsidRDefault="00020E0D">
      <w:pPr>
        <w:framePr w:w="700" w:h="210" w:hRule="exact" w:wrap="auto" w:vAnchor="page" w:hAnchor="page" w:x="5138" w:y="536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36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осіб, що отримали роз'яснення  щодо запобігання конфлікту інтересів</w:t>
      </w:r>
    </w:p>
    <w:p w:rsidR="004E1287" w:rsidRDefault="00020E0D">
      <w:pPr>
        <w:framePr w:w="1022" w:h="225" w:hRule="exact" w:wrap="auto" w:vAnchor="page" w:hAnchor="page" w:x="7980" w:y="61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</w:t>
      </w:r>
    </w:p>
    <w:p w:rsidR="004E1287" w:rsidRDefault="00020E0D">
      <w:pPr>
        <w:framePr w:w="1022" w:h="225" w:hRule="exact" w:wrap="auto" w:vAnchor="page" w:hAnchor="page" w:x="8932" w:y="61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</w:t>
      </w:r>
    </w:p>
    <w:p w:rsidR="004E1287" w:rsidRDefault="00020E0D">
      <w:pPr>
        <w:framePr w:w="1006" w:h="225" w:hRule="exact" w:wrap="auto" w:vAnchor="page" w:hAnchor="page" w:x="10049" w:y="61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5 000,0 </w:t>
      </w:r>
    </w:p>
    <w:p w:rsidR="004E1287" w:rsidRDefault="00020E0D">
      <w:pPr>
        <w:framePr w:w="700" w:h="210" w:hRule="exact" w:wrap="auto" w:vAnchor="page" w:hAnchor="page" w:x="5138" w:y="614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614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осіб, що отримали роз'яснення</w:t>
      </w:r>
    </w:p>
    <w:p w:rsidR="004E1287" w:rsidRDefault="00020E0D">
      <w:pPr>
        <w:framePr w:w="10104" w:h="480" w:hRule="exact" w:wrap="auto" w:vAnchor="page" w:hAnchor="page" w:x="1082" w:y="671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Забезпечення ефективного контролю за дотриманням вимог законодавства щодо здійснення декларування особами, уповноваженими на виконання функцій держави або місцевого самоврядування</w:t>
      </w:r>
    </w:p>
    <w:p w:rsidR="004E1287" w:rsidRDefault="00020E0D">
      <w:pPr>
        <w:framePr w:w="1064" w:h="225" w:hRule="exact" w:wrap="auto" w:vAnchor="page" w:hAnchor="page" w:x="5894" w:y="72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36" w:h="225" w:hRule="exact" w:wrap="auto" w:vAnchor="page" w:hAnchor="page" w:x="6958" w:y="72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22" w:h="225" w:hRule="exact" w:wrap="auto" w:vAnchor="page" w:hAnchor="page" w:x="7980" w:y="72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0,4</w:t>
      </w:r>
    </w:p>
    <w:p w:rsidR="004E1287" w:rsidRDefault="00020E0D">
      <w:pPr>
        <w:framePr w:w="1022" w:h="225" w:hRule="exact" w:wrap="auto" w:vAnchor="page" w:hAnchor="page" w:x="8932" w:y="72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06" w:h="225" w:hRule="exact" w:wrap="auto" w:vAnchor="page" w:hAnchor="page" w:x="10049" w:y="72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722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22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кількості несвоєчасного поданих декларацій суб'єктами декларування</w:t>
      </w:r>
    </w:p>
    <w:p w:rsidR="004E1287" w:rsidRDefault="00020E0D">
      <w:pPr>
        <w:framePr w:w="1064" w:h="225" w:hRule="exact" w:wrap="auto" w:vAnchor="page" w:hAnchor="page" w:x="5894" w:y="80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36" w:h="225" w:hRule="exact" w:wrap="auto" w:vAnchor="page" w:hAnchor="page" w:x="6958" w:y="80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22" w:h="225" w:hRule="exact" w:wrap="auto" w:vAnchor="page" w:hAnchor="page" w:x="7980" w:y="80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8932" w:y="80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80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800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00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кількості несвоєчасного неподання декларацій суб'єктами декларування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634</w:t>
      </w:r>
    </w:p>
    <w:p w:rsidR="004E1287" w:rsidRDefault="00020E0D">
      <w:pPr>
        <w:framePr w:w="8596" w:h="48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комісія, що здійснює державне регулювання у сферах енергетики та комунальних послуг</w:t>
      </w:r>
    </w:p>
    <w:p w:rsidR="004E1287" w:rsidRDefault="00020E0D">
      <w:pPr>
        <w:framePr w:w="8428" w:h="270" w:hRule="exact" w:wrap="auto" w:vAnchor="page" w:hAnchor="page" w:x="2644" w:y="1236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236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8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32" style="position:absolute;margin-left:56.65pt;margin-top:185.6pt;width:499.8pt;height:.65pt;z-index:-2510376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33" style="position:absolute;margin-left:56.65pt;margin-top:168.8pt;width:499.8pt;height:.65pt;z-index:-2510366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34" style="position:absolute;margin-left:56.65pt;margin-top:154.8pt;width:499.8pt;height:.65pt;z-index:-25103564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325 639,9</w:t>
      </w:r>
    </w:p>
    <w:p w:rsidR="004E1287" w:rsidRDefault="00020E0D">
      <w:pPr>
        <w:framePr w:w="1140" w:h="189" w:hRule="exact" w:wrap="auto" w:vAnchor="page" w:hAnchor="page" w:x="541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325 639,9</w:t>
      </w:r>
    </w:p>
    <w:p w:rsidR="004E1287" w:rsidRDefault="00020E0D">
      <w:pPr>
        <w:framePr w:w="1140" w:h="189" w:hRule="exact" w:wrap="auto" w:vAnchor="page" w:hAnchor="page" w:x="769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491 679,2</w:t>
      </w:r>
    </w:p>
    <w:p w:rsidR="004E1287" w:rsidRDefault="00020E0D">
      <w:pPr>
        <w:framePr w:w="1140" w:h="189" w:hRule="exact" w:wrap="auto" w:vAnchor="page" w:hAnchor="page" w:x="769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769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491 679,2</w:t>
      </w:r>
    </w:p>
    <w:p w:rsidR="004E1287" w:rsidRDefault="00020E0D">
      <w:pPr>
        <w:framePr w:w="1140" w:h="189" w:hRule="exact" w:wrap="auto" w:vAnchor="page" w:hAnchor="page" w:x="883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524 621,7</w:t>
      </w:r>
    </w:p>
    <w:p w:rsidR="004E1287" w:rsidRDefault="00020E0D">
      <w:pPr>
        <w:framePr w:w="1140" w:h="189" w:hRule="exact" w:wrap="auto" w:vAnchor="page" w:hAnchor="page" w:x="883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524 621,7</w:t>
      </w:r>
    </w:p>
    <w:p w:rsidR="004E1287" w:rsidRDefault="00020E0D">
      <w:pPr>
        <w:framePr w:w="1158" w:h="189" w:hRule="exact" w:wrap="auto" w:vAnchor="page" w:hAnchor="page" w:x="997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559 771,3</w:t>
      </w:r>
    </w:p>
    <w:p w:rsidR="004E1287" w:rsidRDefault="00020E0D">
      <w:pPr>
        <w:framePr w:w="1158" w:h="189" w:hRule="exact" w:wrap="auto" w:vAnchor="page" w:hAnchor="page" w:x="997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559 771,3</w:t>
      </w:r>
    </w:p>
    <w:p w:rsidR="004E1287" w:rsidRDefault="00020E0D">
      <w:pPr>
        <w:framePr w:w="3388" w:h="240" w:hRule="exact" w:wrap="auto" w:vAnchor="page" w:hAnchor="page" w:x="1134" w:y="28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31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4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450 772,2</w:t>
      </w:r>
    </w:p>
    <w:p w:rsidR="004E1287" w:rsidRDefault="00020E0D">
      <w:pPr>
        <w:framePr w:w="1140" w:h="189" w:hRule="exact" w:wrap="auto" w:vAnchor="page" w:hAnchor="page" w:x="655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450 772,2</w:t>
      </w:r>
    </w:p>
    <w:p w:rsidR="004E1287" w:rsidRDefault="00F855CD">
      <w:pPr>
        <w:framePr w:w="9973" w:h="480" w:hRule="exact" w:wrap="auto" w:vAnchor="page" w:hAnchor="page" w:x="1082" w:y="42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5" style="position:absolute;z-index:-251034624;mso-position-horizontal-relative:page;mso-position-vertical-relative:page" from="54.05pt,725.2pt" to="552.3pt,725.2pt" o:allowincell="f" strokeweight="1pt">
            <w10:wrap anchorx="page" anchory="page"/>
          </v:line>
        </w:pict>
      </w:r>
      <w:r>
        <w:rPr>
          <w:noProof/>
        </w:rPr>
        <w:pict>
          <v:line id="_x0000_s1636" style="position:absolute;z-index:-251033600;mso-position-horizontal-relative:page;mso-position-vertical-relative:page" from="54.05pt,499.15pt" to="552.3pt,499.15pt" o:allowincell="f" strokeweight="1pt">
            <w10:wrap anchorx="page" anchory="page"/>
          </v:line>
        </w:pict>
      </w:r>
      <w:r>
        <w:rPr>
          <w:noProof/>
        </w:rPr>
        <w:pict>
          <v:line id="_x0000_s1637" style="position:absolute;z-index:-251032576;mso-position-horizontal-relative:page;mso-position-vertical-relative:page" from="54.05pt,299.05pt" to="552.3pt,299.05pt" o:allowincell="f" strokeweight="1pt">
            <w10:wrap anchorx="page" anchory="page"/>
          </v:line>
        </w:pict>
      </w:r>
      <w:r>
        <w:rPr>
          <w:noProof/>
        </w:rPr>
        <w:pict>
          <v:line id="_x0000_s1638" style="position:absolute;z-index:-251031552;mso-position-horizontal-relative:page;mso-position-vertical-relative:page" from="55.95pt,707.5pt" to="552.3pt,707.5pt" o:allowincell="f" strokeweight="1pt">
            <w10:wrap anchorx="page" anchory="page"/>
          </v:line>
        </w:pict>
      </w:r>
      <w:r>
        <w:rPr>
          <w:noProof/>
        </w:rPr>
        <w:pict>
          <v:line id="_x0000_s1639" style="position:absolute;z-index:-251030528;mso-position-horizontal-relative:page;mso-position-vertical-relative:page" from="55.95pt,608.55pt" to="552.3pt,608.55pt" o:allowincell="f" strokeweight="1pt">
            <w10:wrap anchorx="page" anchory="page"/>
          </v:line>
        </w:pict>
      </w:r>
      <w:r>
        <w:rPr>
          <w:noProof/>
        </w:rPr>
        <w:pict>
          <v:line id="_x0000_s1640" style="position:absolute;z-index:-251029504;mso-position-horizontal-relative:page;mso-position-vertical-relative:page" from="55.95pt,481.45pt" to="552.3pt,481.45pt" o:allowincell="f" strokeweight="1pt">
            <w10:wrap anchorx="page" anchory="page"/>
          </v:line>
        </w:pict>
      </w:r>
      <w:r>
        <w:rPr>
          <w:noProof/>
        </w:rPr>
        <w:pict>
          <v:line id="_x0000_s1641" style="position:absolute;z-index:-251028480;mso-position-horizontal-relative:page;mso-position-vertical-relative:page" from="55.95pt,454.5pt" to="552.3pt,454.5pt" o:allowincell="f" strokeweight="1pt">
            <w10:wrap anchorx="page" anchory="page"/>
          </v:line>
        </w:pict>
      </w:r>
      <w:r>
        <w:rPr>
          <w:noProof/>
        </w:rPr>
        <w:pict>
          <v:line id="_x0000_s1642" style="position:absolute;z-index:-251027456;mso-position-horizontal-relative:page;mso-position-vertical-relative:page" from="55.95pt,367.55pt" to="552.3pt,367.55pt" o:allowincell="f" strokeweight="1pt">
            <w10:wrap anchorx="page" anchory="page"/>
          </v:line>
        </w:pict>
      </w:r>
      <w:r>
        <w:rPr>
          <w:noProof/>
        </w:rPr>
        <w:pict>
          <v:line id="_x0000_s1643" style="position:absolute;z-index:-251026432;mso-position-horizontal-relative:page;mso-position-vertical-relative:page" from="55.95pt,316.6pt" to="552.3pt,316.6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900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900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5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ефективного функціонування та розвитку ринків у сферах енергетики та комунальних послуг для всіх споживачів і постачальників та забезпечення недискримінаційного доступу користувачів до мереж/трубопроводів</w:t>
      </w:r>
    </w:p>
    <w:p w:rsidR="004E1287" w:rsidRDefault="00020E0D">
      <w:pPr>
        <w:framePr w:w="1064" w:h="225" w:hRule="exact" w:wrap="auto" w:vAnchor="page" w:hAnchor="page" w:x="5894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633,0</w:t>
      </w:r>
    </w:p>
    <w:p w:rsidR="004E1287" w:rsidRDefault="00020E0D">
      <w:pPr>
        <w:framePr w:w="1036" w:h="225" w:hRule="exact" w:wrap="auto" w:vAnchor="page" w:hAnchor="page" w:x="6958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610,0</w:t>
      </w:r>
    </w:p>
    <w:p w:rsidR="004E1287" w:rsidRDefault="00020E0D">
      <w:pPr>
        <w:framePr w:w="1022" w:h="225" w:hRule="exact" w:wrap="auto" w:vAnchor="page" w:hAnchor="page" w:x="7980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240,0</w:t>
      </w:r>
    </w:p>
    <w:p w:rsidR="004E1287" w:rsidRDefault="00020E0D">
      <w:pPr>
        <w:framePr w:w="1022" w:h="225" w:hRule="exact" w:wrap="auto" w:vAnchor="page" w:hAnchor="page" w:x="8932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250,0</w:t>
      </w:r>
    </w:p>
    <w:p w:rsidR="004E1287" w:rsidRDefault="00020E0D">
      <w:pPr>
        <w:framePr w:w="1006" w:h="225" w:hRule="exact" w:wrap="auto" w:vAnchor="page" w:hAnchor="page" w:x="10049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250,0 </w:t>
      </w:r>
    </w:p>
    <w:p w:rsidR="004E1287" w:rsidRDefault="00020E0D">
      <w:pPr>
        <w:framePr w:w="700" w:h="210" w:hRule="exact" w:wrap="auto" w:vAnchor="page" w:hAnchor="page" w:x="5138" w:y="60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240" w:hRule="exact" w:wrap="auto" w:vAnchor="page" w:hAnchor="page" w:x="1082" w:y="60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виданих ліцензій</w:t>
      </w:r>
    </w:p>
    <w:p w:rsidR="004E1287" w:rsidRDefault="00020E0D">
      <w:pPr>
        <w:framePr w:w="1064" w:h="225" w:hRule="exact" w:wrap="auto" w:vAnchor="page" w:hAnchor="page" w:x="5894" w:y="63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251,0</w:t>
      </w:r>
    </w:p>
    <w:p w:rsidR="004E1287" w:rsidRDefault="00020E0D">
      <w:pPr>
        <w:framePr w:w="1036" w:h="225" w:hRule="exact" w:wrap="auto" w:vAnchor="page" w:hAnchor="page" w:x="6958" w:y="63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290,0</w:t>
      </w:r>
    </w:p>
    <w:p w:rsidR="004E1287" w:rsidRDefault="00020E0D">
      <w:pPr>
        <w:framePr w:w="1022" w:h="225" w:hRule="exact" w:wrap="auto" w:vAnchor="page" w:hAnchor="page" w:x="7980" w:y="63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280,0</w:t>
      </w:r>
    </w:p>
    <w:p w:rsidR="004E1287" w:rsidRDefault="00020E0D">
      <w:pPr>
        <w:framePr w:w="1022" w:h="225" w:hRule="exact" w:wrap="auto" w:vAnchor="page" w:hAnchor="page" w:x="8932" w:y="63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270,0</w:t>
      </w:r>
    </w:p>
    <w:p w:rsidR="004E1287" w:rsidRDefault="00020E0D">
      <w:pPr>
        <w:framePr w:w="1006" w:h="225" w:hRule="exact" w:wrap="auto" w:vAnchor="page" w:hAnchor="page" w:x="10049" w:y="639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270,0 </w:t>
      </w:r>
    </w:p>
    <w:p w:rsidR="004E1287" w:rsidRDefault="00020E0D">
      <w:pPr>
        <w:framePr w:w="700" w:h="210" w:hRule="exact" w:wrap="auto" w:vAnchor="page" w:hAnchor="page" w:x="5138" w:y="639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639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перевірок ліцензіатів щодо дотримання ними Умов та Правил здійснення ліцензованої діяльності</w:t>
      </w:r>
    </w:p>
    <w:p w:rsidR="004E1287" w:rsidRDefault="00020E0D">
      <w:pPr>
        <w:framePr w:w="1064" w:h="225" w:hRule="exact" w:wrap="auto" w:vAnchor="page" w:hAnchor="page" w:x="5894" w:y="7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36" w:h="225" w:hRule="exact" w:wrap="auto" w:vAnchor="page" w:hAnchor="page" w:x="6958" w:y="7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7980" w:y="7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95,0</w:t>
      </w:r>
    </w:p>
    <w:p w:rsidR="004E1287" w:rsidRDefault="00020E0D">
      <w:pPr>
        <w:framePr w:w="1022" w:h="225" w:hRule="exact" w:wrap="auto" w:vAnchor="page" w:hAnchor="page" w:x="8932" w:y="7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7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741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680" w:hRule="exact" w:wrap="auto" w:vAnchor="page" w:hAnchor="page" w:x="1082" w:y="741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оснащення житлових будинків приладами обліку природного газу, де газ використовується населенням для приготування їжі (для забезпечення впровадження норм Закону України "Про забезпечення комерційного обліку природного газу")</w:t>
      </w:r>
    </w:p>
    <w:p w:rsidR="004E1287" w:rsidRDefault="00020E0D">
      <w:pPr>
        <w:framePr w:w="1064" w:h="225" w:hRule="exact" w:wrap="auto" w:vAnchor="page" w:hAnchor="page" w:x="5894" w:y="9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2 130,0</w:t>
      </w:r>
    </w:p>
    <w:p w:rsidR="004E1287" w:rsidRDefault="00020E0D">
      <w:pPr>
        <w:framePr w:w="1036" w:h="225" w:hRule="exact" w:wrap="auto" w:vAnchor="page" w:hAnchor="page" w:x="6958" w:y="9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3 325,0</w:t>
      </w:r>
    </w:p>
    <w:p w:rsidR="004E1287" w:rsidRDefault="00020E0D">
      <w:pPr>
        <w:framePr w:w="1022" w:h="225" w:hRule="exact" w:wrap="auto" w:vAnchor="page" w:hAnchor="page" w:x="7980" w:y="9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3 400,0</w:t>
      </w:r>
    </w:p>
    <w:p w:rsidR="004E1287" w:rsidRDefault="00020E0D">
      <w:pPr>
        <w:framePr w:w="1022" w:h="225" w:hRule="exact" w:wrap="auto" w:vAnchor="page" w:hAnchor="page" w:x="8932" w:y="9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3 450,0</w:t>
      </w:r>
    </w:p>
    <w:p w:rsidR="004E1287" w:rsidRDefault="00020E0D">
      <w:pPr>
        <w:framePr w:w="1006" w:h="225" w:hRule="exact" w:wrap="auto" w:vAnchor="page" w:hAnchor="page" w:x="10049" w:y="91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3 450,0 </w:t>
      </w:r>
    </w:p>
    <w:p w:rsidR="004E1287" w:rsidRDefault="00020E0D">
      <w:pPr>
        <w:framePr w:w="700" w:h="210" w:hRule="exact" w:wrap="auto" w:vAnchor="page" w:hAnchor="page" w:x="5138" w:y="91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91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прийнятих рішень (постанов, розпоряджень) НКРЕКП</w:t>
      </w:r>
    </w:p>
    <w:p w:rsidR="004E1287" w:rsidRDefault="00020E0D">
      <w:pPr>
        <w:framePr w:w="10104" w:h="240" w:hRule="exact" w:wrap="auto" w:vAnchor="page" w:hAnchor="page" w:x="1082" w:y="971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Реалізація цінової і тарифної політики у сферах енергетики та комунальних послуг</w:t>
      </w:r>
    </w:p>
    <w:p w:rsidR="004E1287" w:rsidRDefault="00020E0D">
      <w:pPr>
        <w:framePr w:w="1064" w:h="225" w:hRule="exact" w:wrap="auto" w:vAnchor="page" w:hAnchor="page" w:x="5894" w:y="100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5 023,0</w:t>
      </w:r>
    </w:p>
    <w:p w:rsidR="004E1287" w:rsidRDefault="00020E0D">
      <w:pPr>
        <w:framePr w:w="1036" w:h="225" w:hRule="exact" w:wrap="auto" w:vAnchor="page" w:hAnchor="page" w:x="6958" w:y="100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5 745,0</w:t>
      </w:r>
    </w:p>
    <w:p w:rsidR="004E1287" w:rsidRDefault="00020E0D">
      <w:pPr>
        <w:framePr w:w="1022" w:h="225" w:hRule="exact" w:wrap="auto" w:vAnchor="page" w:hAnchor="page" w:x="7980" w:y="100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6 225,0</w:t>
      </w:r>
    </w:p>
    <w:p w:rsidR="004E1287" w:rsidRDefault="00020E0D">
      <w:pPr>
        <w:framePr w:w="1022" w:h="225" w:hRule="exact" w:wrap="auto" w:vAnchor="page" w:hAnchor="page" w:x="8932" w:y="100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6 495,0</w:t>
      </w:r>
    </w:p>
    <w:p w:rsidR="004E1287" w:rsidRDefault="00020E0D">
      <w:pPr>
        <w:framePr w:w="1006" w:h="225" w:hRule="exact" w:wrap="auto" w:vAnchor="page" w:hAnchor="page" w:x="10049" w:y="1001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6 495,0 </w:t>
      </w:r>
    </w:p>
    <w:p w:rsidR="004E1287" w:rsidRDefault="00020E0D">
      <w:pPr>
        <w:framePr w:w="700" w:h="210" w:hRule="exact" w:wrap="auto" w:vAnchor="page" w:hAnchor="page" w:x="5138" w:y="1001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2160" w:hRule="exact" w:wrap="auto" w:vAnchor="page" w:hAnchor="page" w:x="1082" w:y="1001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тарифів, встановлених/переглянутих НКРЕКП у сфері електроенергетики, нафтогазовому комплексі, теплопостачання, послуги з централізованого опалення та постачання гарячої води, централізованого водопостачання та водовідведення</w:t>
      </w:r>
    </w:p>
    <w:p w:rsidR="004E1287" w:rsidRDefault="00020E0D">
      <w:pPr>
        <w:framePr w:w="1064" w:h="225" w:hRule="exact" w:wrap="auto" w:vAnchor="page" w:hAnchor="page" w:x="5894" w:y="122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20 848,0</w:t>
      </w:r>
    </w:p>
    <w:p w:rsidR="004E1287" w:rsidRDefault="00020E0D">
      <w:pPr>
        <w:framePr w:w="1036" w:h="225" w:hRule="exact" w:wrap="auto" w:vAnchor="page" w:hAnchor="page" w:x="6958" w:y="122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23 000,0</w:t>
      </w:r>
    </w:p>
    <w:p w:rsidR="004E1287" w:rsidRDefault="00020E0D">
      <w:pPr>
        <w:framePr w:w="1022" w:h="225" w:hRule="exact" w:wrap="auto" w:vAnchor="page" w:hAnchor="page" w:x="7980" w:y="122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23 000,0</w:t>
      </w:r>
    </w:p>
    <w:p w:rsidR="004E1287" w:rsidRDefault="00020E0D">
      <w:pPr>
        <w:framePr w:w="1022" w:h="225" w:hRule="exact" w:wrap="auto" w:vAnchor="page" w:hAnchor="page" w:x="8932" w:y="122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23 000,0</w:t>
      </w:r>
    </w:p>
    <w:p w:rsidR="004E1287" w:rsidRDefault="00020E0D">
      <w:pPr>
        <w:framePr w:w="1006" w:h="225" w:hRule="exact" w:wrap="auto" w:vAnchor="page" w:hAnchor="page" w:x="10049" w:y="1223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23 000,0 </w:t>
      </w:r>
    </w:p>
    <w:p w:rsidR="004E1287" w:rsidRDefault="00020E0D">
      <w:pPr>
        <w:framePr w:w="700" w:h="210" w:hRule="exact" w:wrap="auto" w:vAnchor="page" w:hAnchor="page" w:x="5138" w:y="1223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920" w:hRule="exact" w:wrap="auto" w:vAnchor="page" w:hAnchor="page" w:x="1082" w:y="1223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встановлених нормативів перерахування коштів, що надходять як плата за теплову енергію та/або надані комунальні послуги з централізованого опалення, централізованого постачання гарячої води від усіх категорій споживачів та як плата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теплопостачал</w:t>
      </w:r>
      <w:proofErr w:type="spellEnd"/>
    </w:p>
    <w:p w:rsidR="004E1287" w:rsidRDefault="00020E0D">
      <w:pPr>
        <w:framePr w:w="10104" w:h="240" w:hRule="exact" w:wrap="auto" w:vAnchor="page" w:hAnchor="page" w:x="1082" w:y="1423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Створення сприятливих умов для залучення інвестицій у розвиток ринків у сферах енергетики та комунальних послуг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4" style="position:absolute;left:0;text-align:left;z-index:-251025408;mso-position-horizontal-relative:page;mso-position-vertical-relative:page" from="54.05pt,187.45pt" to="552.3pt,187.45pt" o:allowincell="f" strokeweight="1pt">
            <w10:wrap anchorx="page" anchory="page"/>
          </v:line>
        </w:pict>
      </w:r>
      <w:r>
        <w:rPr>
          <w:noProof/>
        </w:rPr>
        <w:pict>
          <v:line id="_x0000_s1645" style="position:absolute;left:0;text-align:left;z-index:-251024384;mso-position-horizontal-relative:page;mso-position-vertical-relative:page" from="55.95pt,314pt" to="552.3pt,314pt" o:allowincell="f" strokeweight="1pt">
            <w10:wrap anchorx="page" anchory="page"/>
          </v:line>
        </w:pict>
      </w:r>
      <w:r>
        <w:rPr>
          <w:noProof/>
        </w:rPr>
        <w:pict>
          <v:line id="_x0000_s1646" style="position:absolute;left:0;text-align:left;z-index:-251023360;mso-position-horizontal-relative:page;mso-position-vertical-relative:page" from="55.95pt,251.05pt" to="552.3pt,251.05pt" o:allowincell="f" strokeweight="1pt">
            <w10:wrap anchorx="page" anchory="page"/>
          </v:line>
        </w:pict>
      </w:r>
      <w:r>
        <w:rPr>
          <w:noProof/>
        </w:rPr>
        <w:pict>
          <v:line id="_x0000_s1647" style="position:absolute;left:0;text-align:left;z-index:-251022336;mso-position-horizontal-relative:page;mso-position-vertical-relative:page" from="55.95pt,231.95pt" to="552.3pt,231.95pt" o:allowincell="f" strokeweight="1pt">
            <w10:wrap anchorx="page" anchory="page"/>
          </v:line>
        </w:pict>
      </w:r>
      <w:r>
        <w:rPr>
          <w:noProof/>
        </w:rPr>
        <w:pict>
          <v:line id="_x0000_s1648" style="position:absolute;left:0;text-align:left;z-index:-251021312;mso-position-horizontal-relative:page;mso-position-vertical-relative:page" from="55.95pt,212.85pt" to="552.3pt,212.85pt" o:allowincell="f" strokeweight="1pt">
            <w10:wrap anchorx="page" anchory="page"/>
          </v:line>
        </w:pict>
      </w:r>
      <w:r>
        <w:rPr>
          <w:noProof/>
        </w:rPr>
        <w:pict>
          <v:line id="_x0000_s1649" style="position:absolute;left:0;text-align:left;z-index:-251020288;mso-position-horizontal-relative:page;mso-position-vertical-relative:page" from="55.95pt,169.75pt" to="552.3pt,169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204,0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188,0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174,0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174,0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174,0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68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схвалених НКРЕКП інвестиційних програм ліцензіатів у сфері електроенергетики, теплопостачання, централізованого водопостачання та водовідведення, затверджених НКРЕКП планів розвитку у нафтогазовому комплексі</w:t>
      </w:r>
    </w:p>
    <w:p w:rsidR="004E1287" w:rsidRDefault="00020E0D">
      <w:pPr>
        <w:framePr w:w="10104" w:h="240" w:hRule="exact" w:wrap="auto" w:vAnchor="page" w:hAnchor="page" w:x="1082" w:y="348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4. Забезпечення захисту прав споживачів товарів, послуг у сферах енергетики та комунальних послуг</w:t>
      </w:r>
    </w:p>
    <w:p w:rsidR="004E1287" w:rsidRDefault="00020E0D">
      <w:pPr>
        <w:framePr w:w="1064" w:h="225" w:hRule="exact" w:wrap="auto" w:vAnchor="page" w:hAnchor="page" w:x="5894" w:y="377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9 123,0</w:t>
      </w:r>
    </w:p>
    <w:p w:rsidR="004E1287" w:rsidRDefault="00020E0D">
      <w:pPr>
        <w:framePr w:w="1036" w:h="225" w:hRule="exact" w:wrap="auto" w:vAnchor="page" w:hAnchor="page" w:x="6958" w:y="377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9 500,0</w:t>
      </w:r>
    </w:p>
    <w:p w:rsidR="004E1287" w:rsidRDefault="00020E0D">
      <w:pPr>
        <w:framePr w:w="1022" w:h="225" w:hRule="exact" w:wrap="auto" w:vAnchor="page" w:hAnchor="page" w:x="7980" w:y="377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10 000,0</w:t>
      </w:r>
    </w:p>
    <w:p w:rsidR="004E1287" w:rsidRDefault="00020E0D">
      <w:pPr>
        <w:framePr w:w="1022" w:h="225" w:hRule="exact" w:wrap="auto" w:vAnchor="page" w:hAnchor="page" w:x="8932" w:y="377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10 000,0</w:t>
      </w:r>
    </w:p>
    <w:p w:rsidR="004E1287" w:rsidRDefault="00020E0D">
      <w:pPr>
        <w:framePr w:w="1006" w:h="225" w:hRule="exact" w:wrap="auto" w:vAnchor="page" w:hAnchor="page" w:x="10049" w:y="377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10 000,0 </w:t>
      </w:r>
    </w:p>
    <w:p w:rsidR="004E1287" w:rsidRDefault="00020E0D">
      <w:pPr>
        <w:framePr w:w="700" w:h="210" w:hRule="exact" w:wrap="auto" w:vAnchor="page" w:hAnchor="page" w:x="5138" w:y="377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480" w:hRule="exact" w:wrap="auto" w:vAnchor="page" w:hAnchor="page" w:x="1082" w:y="377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опрацьованих НКРЕКП звернень громадян</w:t>
      </w:r>
    </w:p>
    <w:p w:rsidR="004E1287" w:rsidRDefault="00020E0D">
      <w:pPr>
        <w:framePr w:w="1064" w:h="225" w:hRule="exact" w:wrap="auto" w:vAnchor="page" w:hAnchor="page" w:x="5894" w:y="431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36" w:h="225" w:hRule="exact" w:wrap="auto" w:vAnchor="page" w:hAnchor="page" w:x="6958" w:y="431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110,0</w:t>
      </w:r>
    </w:p>
    <w:p w:rsidR="004E1287" w:rsidRDefault="00020E0D">
      <w:pPr>
        <w:framePr w:w="1022" w:h="225" w:hRule="exact" w:wrap="auto" w:vAnchor="page" w:hAnchor="page" w:x="7980" w:y="431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110,0</w:t>
      </w:r>
    </w:p>
    <w:p w:rsidR="004E1287" w:rsidRDefault="00020E0D">
      <w:pPr>
        <w:framePr w:w="1022" w:h="225" w:hRule="exact" w:wrap="auto" w:vAnchor="page" w:hAnchor="page" w:x="8932" w:y="431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110,0</w:t>
      </w:r>
    </w:p>
    <w:p w:rsidR="004E1287" w:rsidRDefault="00020E0D">
      <w:pPr>
        <w:framePr w:w="1006" w:h="225" w:hRule="exact" w:wrap="auto" w:vAnchor="page" w:hAnchor="page" w:x="10049" w:y="431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110,0 </w:t>
      </w:r>
    </w:p>
    <w:p w:rsidR="004E1287" w:rsidRDefault="00020E0D">
      <w:pPr>
        <w:framePr w:w="700" w:h="210" w:hRule="exact" w:wrap="auto" w:vAnchor="page" w:hAnchor="page" w:x="5138" w:y="431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240" w:hRule="exact" w:wrap="auto" w:vAnchor="page" w:hAnchor="page" w:x="1082" w:y="431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протоколів засідань НКРЕКП</w:t>
      </w:r>
    </w:p>
    <w:p w:rsidR="004E1287" w:rsidRDefault="00020E0D">
      <w:pPr>
        <w:framePr w:w="1064" w:h="225" w:hRule="exact" w:wrap="auto" w:vAnchor="page" w:hAnchor="page" w:x="5894" w:y="46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600,0</w:t>
      </w:r>
    </w:p>
    <w:p w:rsidR="004E1287" w:rsidRDefault="00020E0D">
      <w:pPr>
        <w:framePr w:w="1036" w:h="225" w:hRule="exact" w:wrap="auto" w:vAnchor="page" w:hAnchor="page" w:x="6958" w:y="46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920,0</w:t>
      </w:r>
    </w:p>
    <w:p w:rsidR="004E1287" w:rsidRDefault="00020E0D">
      <w:pPr>
        <w:framePr w:w="1022" w:h="225" w:hRule="exact" w:wrap="auto" w:vAnchor="page" w:hAnchor="page" w:x="7980" w:y="46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1 010,0</w:t>
      </w:r>
    </w:p>
    <w:p w:rsidR="004E1287" w:rsidRDefault="00020E0D">
      <w:pPr>
        <w:framePr w:w="1022" w:h="225" w:hRule="exact" w:wrap="auto" w:vAnchor="page" w:hAnchor="page" w:x="8932" w:y="46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1 070,0</w:t>
      </w:r>
    </w:p>
    <w:p w:rsidR="004E1287" w:rsidRDefault="00020E0D">
      <w:pPr>
        <w:framePr w:w="1006" w:h="225" w:hRule="exact" w:wrap="auto" w:vAnchor="page" w:hAnchor="page" w:x="10049" w:y="469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1 100,0 </w:t>
      </w:r>
    </w:p>
    <w:p w:rsidR="004E1287" w:rsidRDefault="00020E0D">
      <w:pPr>
        <w:framePr w:w="700" w:h="210" w:hRule="exact" w:wrap="auto" w:vAnchor="page" w:hAnchor="page" w:x="5138" w:y="469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240" w:hRule="exact" w:wrap="auto" w:vAnchor="page" w:hAnchor="page" w:x="1082" w:y="469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запитів інформації</w:t>
      </w:r>
    </w:p>
    <w:p w:rsidR="004E1287" w:rsidRDefault="00020E0D">
      <w:pPr>
        <w:framePr w:w="1064" w:h="225" w:hRule="exact" w:wrap="auto" w:vAnchor="page" w:hAnchor="page" w:x="5894" w:y="50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12 443,0</w:t>
      </w:r>
    </w:p>
    <w:p w:rsidR="004E1287" w:rsidRDefault="00020E0D">
      <w:pPr>
        <w:framePr w:w="1036" w:h="225" w:hRule="exact" w:wrap="auto" w:vAnchor="page" w:hAnchor="page" w:x="6958" w:y="50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15 000,0</w:t>
      </w:r>
    </w:p>
    <w:p w:rsidR="004E1287" w:rsidRDefault="00020E0D">
      <w:pPr>
        <w:framePr w:w="1022" w:h="225" w:hRule="exact" w:wrap="auto" w:vAnchor="page" w:hAnchor="page" w:x="7980" w:y="50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15 000,0</w:t>
      </w:r>
    </w:p>
    <w:p w:rsidR="004E1287" w:rsidRDefault="00020E0D">
      <w:pPr>
        <w:framePr w:w="1022" w:h="225" w:hRule="exact" w:wrap="auto" w:vAnchor="page" w:hAnchor="page" w:x="8932" w:y="50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14 000,0</w:t>
      </w:r>
    </w:p>
    <w:p w:rsidR="004E1287" w:rsidRDefault="00020E0D">
      <w:pPr>
        <w:framePr w:w="1006" w:h="225" w:hRule="exact" w:wrap="auto" w:vAnchor="page" w:hAnchor="page" w:x="10049" w:y="508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13 000,0 </w:t>
      </w:r>
    </w:p>
    <w:p w:rsidR="004E1287" w:rsidRDefault="00020E0D">
      <w:pPr>
        <w:framePr w:w="700" w:h="210" w:hRule="exact" w:wrap="auto" w:vAnchor="page" w:hAnchor="page" w:x="5138" w:y="508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шт.</w:t>
      </w:r>
    </w:p>
    <w:p w:rsidR="004E1287" w:rsidRDefault="00020E0D">
      <w:pPr>
        <w:framePr w:w="3272" w:h="1200" w:hRule="exact" w:wrap="auto" w:vAnchor="page" w:hAnchor="page" w:x="1082" w:y="508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випадків наданої компенсації операторами системи розподілу споживачам за недотримання гарантованих стандартів якості електропостачання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638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Державне космічне агентство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50" style="position:absolute;margin-left:56.65pt;margin-top:174.3pt;width:499.8pt;height:.65pt;z-index:-2510192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51" style="position:absolute;margin-left:56.65pt;margin-top:157.5pt;width:499.8pt;height:.65pt;z-index:-2510182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52" style="position:absolute;margin-left:56.65pt;margin-top:143.5pt;width:499.8pt;height:.65pt;z-index:-25101721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92 192,2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2 315 361,6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2 407 553,8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670 487,4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662 990,5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7 496,9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700 550,2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693 053,3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7 496,9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725 180,8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717 683,9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7 496,9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2 120 565,2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7 496,9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2 128 062,1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53" style="position:absolute;z-index:-251016192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654" style="position:absolute;z-index:-251015168;mso-position-horizontal-relative:page;mso-position-vertical-relative:page" from="55.95pt,391.05pt" to="552.3pt,391.05pt" o:allowincell="f" strokeweight="1pt">
            <w10:wrap anchorx="page" anchory="page"/>
          </v:line>
        </w:pict>
      </w:r>
      <w:r>
        <w:rPr>
          <w:noProof/>
        </w:rPr>
        <w:pict>
          <v:line id="_x0000_s1655" style="position:absolute;z-index:-251014144;mso-position-horizontal-relative:page;mso-position-vertical-relative:page" from="55.95pt,352.1pt" to="552.3pt,352.1pt" o:allowincell="f" strokeweight="1pt">
            <w10:wrap anchorx="page" anchory="page"/>
          </v:line>
        </w:pict>
      </w:r>
      <w:r>
        <w:rPr>
          <w:noProof/>
        </w:rPr>
        <w:pict>
          <v:line id="_x0000_s1656" style="position:absolute;z-index:-251013120;mso-position-horizontal-relative:page;mso-position-vertical-relative:page" from="55.95pt,313.15pt" to="552.3pt,313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Підвищення ефективності використання космічного потенціалу для розв`язання завдань соціально-економічного розвитку суспільства, а також у сфері оборони і національної безпеки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61,1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63,9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утилізації твердого ракетного палива</w:t>
      </w:r>
    </w:p>
    <w:p w:rsidR="004E1287" w:rsidRDefault="00020E0D">
      <w:pPr>
        <w:framePr w:w="1064" w:h="225" w:hRule="exact" w:wrap="auto" w:vAnchor="page" w:hAnchor="page" w:x="5894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58,7</w:t>
      </w:r>
    </w:p>
    <w:p w:rsidR="004E1287" w:rsidRDefault="00020E0D">
      <w:pPr>
        <w:framePr w:w="1036" w:h="225" w:hRule="exact" w:wrap="auto" w:vAnchor="page" w:hAnchor="page" w:x="6958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58,7</w:t>
      </w:r>
    </w:p>
    <w:p w:rsidR="004E1287" w:rsidRDefault="00020E0D">
      <w:pPr>
        <w:framePr w:w="1022" w:h="225" w:hRule="exact" w:wrap="auto" w:vAnchor="page" w:hAnchor="page" w:x="7980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58,7</w:t>
      </w:r>
    </w:p>
    <w:p w:rsidR="004E1287" w:rsidRDefault="00020E0D">
      <w:pPr>
        <w:framePr w:w="1022" w:h="225" w:hRule="exact" w:wrap="auto" w:vAnchor="page" w:hAnchor="page" w:x="8932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58,7</w:t>
      </w:r>
    </w:p>
    <w:p w:rsidR="004E1287" w:rsidRDefault="00020E0D">
      <w:pPr>
        <w:framePr w:w="1006" w:h="225" w:hRule="exact" w:wrap="auto" w:vAnchor="page" w:hAnchor="page" w:x="10049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58,7 </w:t>
      </w:r>
    </w:p>
    <w:p w:rsidR="004E1287" w:rsidRDefault="00020E0D">
      <w:pPr>
        <w:framePr w:w="700" w:h="210" w:hRule="exact" w:wrap="auto" w:vAnchor="page" w:hAnchor="page" w:x="5138" w:y="632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63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Ступінь готовності космічного апарату дистанційного зондування Землі "Січ-2-1" та здійснення його запуск</w:t>
      </w:r>
    </w:p>
    <w:p w:rsidR="004E1287" w:rsidRDefault="00020E0D">
      <w:pPr>
        <w:framePr w:w="1064" w:h="225" w:hRule="exact" w:wrap="auto" w:vAnchor="page" w:hAnchor="page" w:x="5894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82,5</w:t>
      </w:r>
    </w:p>
    <w:p w:rsidR="004E1287" w:rsidRDefault="00020E0D">
      <w:pPr>
        <w:framePr w:w="1036" w:h="225" w:hRule="exact" w:wrap="auto" w:vAnchor="page" w:hAnchor="page" w:x="6958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82,5</w:t>
      </w:r>
    </w:p>
    <w:p w:rsidR="004E1287" w:rsidRDefault="00020E0D">
      <w:pPr>
        <w:framePr w:w="1022" w:h="225" w:hRule="exact" w:wrap="auto" w:vAnchor="page" w:hAnchor="page" w:x="7980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82,5</w:t>
      </w:r>
    </w:p>
    <w:p w:rsidR="004E1287" w:rsidRDefault="00020E0D">
      <w:pPr>
        <w:framePr w:w="1022" w:h="225" w:hRule="exact" w:wrap="auto" w:vAnchor="page" w:hAnchor="page" w:x="8932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82,5</w:t>
      </w:r>
    </w:p>
    <w:p w:rsidR="004E1287" w:rsidRDefault="00020E0D">
      <w:pPr>
        <w:framePr w:w="1006" w:h="225" w:hRule="exact" w:wrap="auto" w:vAnchor="page" w:hAnchor="page" w:x="10049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82,5 </w:t>
      </w:r>
    </w:p>
    <w:p w:rsidR="004E1287" w:rsidRDefault="00020E0D">
      <w:pPr>
        <w:framePr w:w="700" w:h="210" w:hRule="exact" w:wrap="auto" w:vAnchor="page" w:hAnchor="page" w:x="5138" w:y="710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1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Ступінь готовності космічного апарата "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Мікросат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>-М" та здійснення його запуск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642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Державне бюро розслідувань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57" style="position:absolute;margin-left:56.65pt;margin-top:174.3pt;width:499.8pt;height:.65pt;z-index:-2510120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58" style="position:absolute;margin-left:56.65pt;margin-top:157.5pt;width:499.8pt;height:.65pt;z-index:-2510110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59" style="position:absolute;margin-left:56.65pt;margin-top:143.5pt;width:499.8pt;height:.65pt;z-index:-25101004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373,6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136 834,3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137 207,9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1 361 600,3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1 361 600,3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1 546 255,0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1 546 255,0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1 636 773,2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1 636 773,2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1 111 261,1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1 111 261,1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0" style="position:absolute;z-index:-25100902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661" style="position:absolute;z-index:-251008000;mso-position-horizontal-relative:page;mso-position-vertical-relative:page" from="55.95pt,329.45pt" to="552.3pt,329.45pt" o:allowincell="f" strokeweight="1pt">
            <w10:wrap anchorx="page" anchory="page"/>
          </v:line>
        </w:pict>
      </w:r>
      <w:r>
        <w:rPr>
          <w:noProof/>
        </w:rPr>
        <w:pict>
          <v:line id="_x0000_s1662" style="position:absolute;z-index:-25100697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Підвищення рівня захисту і свобод людини, а також інтересів суспільства і держави від протиправних посягань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1 441,0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10 875,0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10 200,0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10 490,0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10 795,0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зареєстрованих кримінальних проваджень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Рівень вчасно відкритих кримінальних проваджень 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643</w:t>
      </w:r>
    </w:p>
    <w:p w:rsidR="004E1287" w:rsidRDefault="00020E0D">
      <w:pPr>
        <w:framePr w:w="8596" w:h="48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Національне агентство України з питань виявлення, розшуку та управління активами, одержаними від корупційних та інших злочинів</w:t>
      </w:r>
    </w:p>
    <w:p w:rsidR="004E1287" w:rsidRDefault="00020E0D">
      <w:pPr>
        <w:framePr w:w="8428" w:h="270" w:hRule="exact" w:wrap="auto" w:vAnchor="page" w:hAnchor="page" w:x="2644" w:y="1236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236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8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63" style="position:absolute;margin-left:56.65pt;margin-top:185.6pt;width:499.8pt;height:.65pt;z-index:-2510059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64" style="position:absolute;margin-left:56.65pt;margin-top:168.8pt;width:499.8pt;height:.65pt;z-index:-2510049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65" style="position:absolute;margin-left:56.65pt;margin-top:154.8pt;width:499.8pt;height:.65pt;z-index:-25100390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2222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2222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1 174,1</w:t>
      </w:r>
    </w:p>
    <w:p w:rsidR="004E1287" w:rsidRDefault="00020E0D">
      <w:pPr>
        <w:framePr w:w="1140" w:h="189" w:hRule="exact" w:wrap="auto" w:vAnchor="page" w:hAnchor="page" w:x="541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92 689,0</w:t>
      </w:r>
    </w:p>
    <w:p w:rsidR="004E1287" w:rsidRDefault="00020E0D">
      <w:pPr>
        <w:framePr w:w="1140" w:h="189" w:hRule="exact" w:wrap="auto" w:vAnchor="page" w:hAnchor="page" w:x="541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93 863,1</w:t>
      </w:r>
    </w:p>
    <w:p w:rsidR="004E1287" w:rsidRDefault="00020E0D">
      <w:pPr>
        <w:framePr w:w="1140" w:h="189" w:hRule="exact" w:wrap="auto" w:vAnchor="page" w:hAnchor="page" w:x="769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278 614,7</w:t>
      </w:r>
    </w:p>
    <w:p w:rsidR="004E1287" w:rsidRDefault="00020E0D">
      <w:pPr>
        <w:framePr w:w="1140" w:h="189" w:hRule="exact" w:wrap="auto" w:vAnchor="page" w:hAnchor="page" w:x="769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278 614,7</w:t>
      </w:r>
    </w:p>
    <w:p w:rsidR="004E1287" w:rsidRDefault="00020E0D">
      <w:pPr>
        <w:framePr w:w="1140" w:h="189" w:hRule="exact" w:wrap="auto" w:vAnchor="page" w:hAnchor="page" w:x="769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292 415,4</w:t>
      </w:r>
    </w:p>
    <w:p w:rsidR="004E1287" w:rsidRDefault="00020E0D">
      <w:pPr>
        <w:framePr w:w="1140" w:h="189" w:hRule="exact" w:wrap="auto" w:vAnchor="page" w:hAnchor="page" w:x="883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292 415,4</w:t>
      </w:r>
    </w:p>
    <w:p w:rsidR="004E1287" w:rsidRDefault="00020E0D">
      <w:pPr>
        <w:framePr w:w="1140" w:h="189" w:hRule="exact" w:wrap="auto" w:vAnchor="page" w:hAnchor="page" w:x="883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306 857,9</w:t>
      </w:r>
    </w:p>
    <w:p w:rsidR="004E1287" w:rsidRDefault="00020E0D">
      <w:pPr>
        <w:framePr w:w="1158" w:h="189" w:hRule="exact" w:wrap="auto" w:vAnchor="page" w:hAnchor="page" w:x="997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306 857,9</w:t>
      </w:r>
    </w:p>
    <w:p w:rsidR="004E1287" w:rsidRDefault="00020E0D">
      <w:pPr>
        <w:framePr w:w="1158" w:h="189" w:hRule="exact" w:wrap="auto" w:vAnchor="page" w:hAnchor="page" w:x="997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8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31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4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84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239 728,4</w:t>
      </w:r>
    </w:p>
    <w:p w:rsidR="004E1287" w:rsidRDefault="00020E0D">
      <w:pPr>
        <w:framePr w:w="1140" w:h="189" w:hRule="exact" w:wrap="auto" w:vAnchor="page" w:hAnchor="page" w:x="6552" w:y="3153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461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239 728,4</w:t>
      </w:r>
    </w:p>
    <w:p w:rsidR="004E1287" w:rsidRDefault="00F855CD">
      <w:pPr>
        <w:framePr w:w="9973" w:h="480" w:hRule="exact" w:wrap="auto" w:vAnchor="page" w:hAnchor="page" w:x="1082" w:y="42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6" style="position:absolute;z-index:-251002880;mso-position-horizontal-relative:page;mso-position-vertical-relative:page" from="54.05pt,299.05pt" to="552.3pt,299.05pt" o:allowincell="f" strokeweight="1pt">
            <w10:wrap anchorx="page" anchory="page"/>
          </v:line>
        </w:pict>
      </w:r>
      <w:r>
        <w:rPr>
          <w:noProof/>
        </w:rPr>
        <w:pict>
          <v:line id="_x0000_s1667" style="position:absolute;z-index:-251001856;mso-position-horizontal-relative:page;mso-position-vertical-relative:page" from="55.95pt,630.15pt" to="552.3pt,630.15pt" o:allowincell="f" strokeweight="1pt">
            <w10:wrap anchorx="page" anchory="page"/>
          </v:line>
        </w:pict>
      </w:r>
      <w:r>
        <w:rPr>
          <w:noProof/>
        </w:rPr>
        <w:pict>
          <v:line id="_x0000_s1668" style="position:absolute;z-index:-251000832;mso-position-horizontal-relative:page;mso-position-vertical-relative:page" from="55.95pt,591.2pt" to="552.3pt,591.2pt" o:allowincell="f" strokeweight="1pt">
            <w10:wrap anchorx="page" anchory="page"/>
          </v:line>
        </w:pict>
      </w:r>
      <w:r>
        <w:rPr>
          <w:noProof/>
        </w:rPr>
        <w:pict>
          <v:line id="_x0000_s1669" style="position:absolute;z-index:-250999808;mso-position-horizontal-relative:page;mso-position-vertical-relative:page" from="55.95pt,564.25pt" to="552.3pt,564.25pt" o:allowincell="f" strokeweight="1pt">
            <w10:wrap anchorx="page" anchory="page"/>
          </v:line>
        </w:pict>
      </w:r>
      <w:r>
        <w:rPr>
          <w:noProof/>
        </w:rPr>
        <w:pict>
          <v:line id="_x0000_s1670" style="position:absolute;z-index:-250998784;mso-position-horizontal-relative:page;mso-position-vertical-relative:page" from="55.95pt,501.3pt" to="552.3pt,501.3pt" o:allowincell="f" strokeweight="1pt">
            <w10:wrap anchorx="page" anchory="page"/>
          </v:line>
        </w:pict>
      </w:r>
      <w:r>
        <w:rPr>
          <w:noProof/>
        </w:rPr>
        <w:pict>
          <v:line id="_x0000_s1671" style="position:absolute;z-index:-250997760;mso-position-horizontal-relative:page;mso-position-vertical-relative:page" from="55.95pt,474.35pt" to="552.3pt,474.35pt" o:allowincell="f" strokeweight="1pt">
            <w10:wrap anchorx="page" anchory="page"/>
          </v:line>
        </w:pict>
      </w:r>
      <w:r>
        <w:rPr>
          <w:noProof/>
        </w:rPr>
        <w:pict>
          <v:line id="_x0000_s1672" style="position:absolute;z-index:-250996736;mso-position-horizontal-relative:page;mso-position-vertical-relative:page" from="55.95pt,399.4pt" to="552.3pt,399.4pt" o:allowincell="f" strokeweight="1pt">
            <w10:wrap anchorx="page" anchory="page"/>
          </v:line>
        </w:pict>
      </w:r>
      <w:r>
        <w:rPr>
          <w:noProof/>
        </w:rPr>
        <w:pict>
          <v:line id="_x0000_s1673" style="position:absolute;z-index:-250995712;mso-position-horizontal-relative:page;mso-position-vertical-relative:page" from="55.95pt,348.45pt" to="552.3pt,348.4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900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900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900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900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5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Виявлення та розшук активів, на які може бути накладено арешт у кримінальному провадженні, та/або управління активами, на які накладено арешт або які конфісковано у кримінальному провадженні</w:t>
      </w:r>
    </w:p>
    <w:p w:rsidR="004E1287" w:rsidRDefault="00020E0D">
      <w:pPr>
        <w:framePr w:w="1022" w:h="225" w:hRule="exact" w:wrap="auto" w:vAnchor="page" w:hAnchor="page" w:x="7980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60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60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60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Забезпечений доступ до відкритих даних Єдиного державного реєстру активів, на які накладено арешт у кримінальному провадженні</w:t>
      </w:r>
    </w:p>
    <w:p w:rsidR="004E1287" w:rsidRDefault="00020E0D">
      <w:pPr>
        <w:framePr w:w="1022" w:h="225" w:hRule="exact" w:wrap="auto" w:vAnchor="page" w:hAnchor="page" w:x="7980" w:y="7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7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7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70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70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Впровадження новітніх інформаційно-аналітичних технологій та сервісів в процедури виявлення та розшуку активів</w:t>
      </w:r>
    </w:p>
    <w:p w:rsidR="004E1287" w:rsidRDefault="00020E0D">
      <w:pPr>
        <w:framePr w:w="1022" w:h="225" w:hRule="exact" w:wrap="auto" w:vAnchor="page" w:hAnchor="page" w:x="7980" w:y="80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80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80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804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440" w:hRule="exact" w:wrap="auto" w:vAnchor="page" w:hAnchor="page" w:x="1082" w:y="804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Проведення досліджень цифрових носіїв інформації на запити правоохоронних органів в рамках кримінального провадження з метою виявлення та розшуку активів за допомогою власної ІТ-лабораторії</w:t>
      </w:r>
    </w:p>
    <w:p w:rsidR="004E1287" w:rsidRDefault="00020E0D">
      <w:pPr>
        <w:framePr w:w="1022" w:h="225" w:hRule="exact" w:wrap="auto" w:vAnchor="page" w:hAnchor="page" w:x="7980" w:y="9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9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954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954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954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Створення спільних робочих груп з правоохоронними органами</w:t>
      </w:r>
    </w:p>
    <w:p w:rsidR="004E1287" w:rsidRDefault="00020E0D">
      <w:pPr>
        <w:framePr w:w="1022" w:h="225" w:hRule="exact" w:wrap="auto" w:vAnchor="page" w:hAnchor="page" w:x="7980" w:y="100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100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06" w:h="225" w:hRule="exact" w:wrap="auto" w:vAnchor="page" w:hAnchor="page" w:x="10049" w:y="100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008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008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Розробка системи постійного моніторингу та розвідки по новим джерелам інформації, які можуть бути використані в процесі виявлення та розшуку активів</w:t>
      </w:r>
    </w:p>
    <w:p w:rsidR="004E1287" w:rsidRDefault="00020E0D">
      <w:pPr>
        <w:framePr w:w="1036" w:h="225" w:hRule="exact" w:wrap="auto" w:vAnchor="page" w:hAnchor="page" w:x="6958" w:y="11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561,0</w:t>
      </w:r>
    </w:p>
    <w:p w:rsidR="004E1287" w:rsidRDefault="00020E0D">
      <w:pPr>
        <w:framePr w:w="1022" w:h="225" w:hRule="exact" w:wrap="auto" w:vAnchor="page" w:hAnchor="page" w:x="7980" w:y="11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617,0</w:t>
      </w:r>
    </w:p>
    <w:p w:rsidR="004E1287" w:rsidRDefault="00020E0D">
      <w:pPr>
        <w:framePr w:w="1022" w:h="225" w:hRule="exact" w:wrap="auto" w:vAnchor="page" w:hAnchor="page" w:x="8932" w:y="11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678,0</w:t>
      </w:r>
    </w:p>
    <w:p w:rsidR="004E1287" w:rsidRDefault="00020E0D">
      <w:pPr>
        <w:framePr w:w="1006" w:h="225" w:hRule="exact" w:wrap="auto" w:vAnchor="page" w:hAnchor="page" w:x="10049" w:y="1134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746,0 </w:t>
      </w:r>
    </w:p>
    <w:p w:rsidR="004E1287" w:rsidRDefault="00020E0D">
      <w:pPr>
        <w:framePr w:w="700" w:h="210" w:hRule="exact" w:wrap="auto" w:vAnchor="page" w:hAnchor="page" w:x="5138" w:y="1134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134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активів, прийнятих в управління</w:t>
      </w:r>
    </w:p>
    <w:p w:rsidR="004E1287" w:rsidRDefault="00020E0D">
      <w:pPr>
        <w:framePr w:w="1036" w:h="225" w:hRule="exact" w:wrap="auto" w:vAnchor="page" w:hAnchor="page" w:x="6958" w:y="118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571,0</w:t>
      </w:r>
    </w:p>
    <w:p w:rsidR="004E1287" w:rsidRDefault="00020E0D">
      <w:pPr>
        <w:framePr w:w="1022" w:h="225" w:hRule="exact" w:wrap="auto" w:vAnchor="page" w:hAnchor="page" w:x="7980" w:y="118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628,0</w:t>
      </w:r>
    </w:p>
    <w:p w:rsidR="004E1287" w:rsidRDefault="00020E0D">
      <w:pPr>
        <w:framePr w:w="1022" w:h="225" w:hRule="exact" w:wrap="auto" w:vAnchor="page" w:hAnchor="page" w:x="8932" w:y="118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690,0</w:t>
      </w:r>
    </w:p>
    <w:p w:rsidR="004E1287" w:rsidRDefault="00020E0D">
      <w:pPr>
        <w:framePr w:w="1006" w:h="225" w:hRule="exact" w:wrap="auto" w:vAnchor="page" w:hAnchor="page" w:x="10049" w:y="118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760,0 </w:t>
      </w:r>
    </w:p>
    <w:p w:rsidR="004E1287" w:rsidRDefault="00020E0D">
      <w:pPr>
        <w:framePr w:w="700" w:h="210" w:hRule="exact" w:wrap="auto" w:vAnchor="page" w:hAnchor="page" w:x="5138" w:y="118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18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заходів з експертизи, охорони, збереження та транспортування активів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644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рада України з питань телебачення і радіомовлення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74" style="position:absolute;margin-left:56.65pt;margin-top:174.3pt;width:499.8pt;height:.65pt;z-index:-2509946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75" style="position:absolute;margin-left:56.65pt;margin-top:157.5pt;width:499.8pt;height:.65pt;z-index:-2509936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76" style="position:absolute;margin-left:56.65pt;margin-top:143.5pt;width:499.8pt;height:.65pt;z-index:-25099264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316,3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104 648,4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104 964,7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66 182,1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66 158,9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23,2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71 065,7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71 065,3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76 162,2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76 162,0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0,2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124 861,3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27,7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124 889,0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77" style="position:absolute;z-index:-250991616;mso-position-horizontal-relative:page;mso-position-vertical-relative:page" from="54.05pt,299.75pt" to="552.3pt,299.75pt" o:allowincell="f" strokeweight="1pt">
            <w10:wrap anchorx="page" anchory="page"/>
          </v:line>
        </w:pict>
      </w:r>
      <w:r>
        <w:rPr>
          <w:noProof/>
        </w:rPr>
        <w:pict>
          <v:line id="_x0000_s1678" style="position:absolute;z-index:-250990592;mso-position-horizontal-relative:page;mso-position-vertical-relative:page" from="55.95pt,587pt" to="552.3pt,587pt" o:allowincell="f" strokeweight="1pt">
            <w10:wrap anchorx="page" anchory="page"/>
          </v:line>
        </w:pict>
      </w:r>
      <w:r>
        <w:rPr>
          <w:noProof/>
        </w:rPr>
        <w:pict>
          <v:line id="_x0000_s1679" style="position:absolute;z-index:-250989568;mso-position-horizontal-relative:page;mso-position-vertical-relative:page" from="55.95pt,512.05pt" to="552.3pt,512.05pt" o:allowincell="f" strokeweight="1pt">
            <w10:wrap anchorx="page" anchory="page"/>
          </v:line>
        </w:pict>
      </w:r>
      <w:r>
        <w:rPr>
          <w:noProof/>
        </w:rPr>
        <w:pict>
          <v:line id="_x0000_s1680" style="position:absolute;z-index:-250988544;mso-position-horizontal-relative:page;mso-position-vertical-relative:page" from="55.95pt,485.1pt" to="552.3pt,485.1pt" o:allowincell="f" strokeweight="1pt">
            <w10:wrap anchorx="page" anchory="page"/>
          </v:line>
        </w:pict>
      </w:r>
      <w:r>
        <w:rPr>
          <w:noProof/>
        </w:rPr>
        <w:pict>
          <v:line id="_x0000_s1681" style="position:absolute;z-index:-250987520;mso-position-horizontal-relative:page;mso-position-vertical-relative:page" from="55.95pt,458.15pt" to="552.3pt,458.15pt" o:allowincell="f" strokeweight="1pt">
            <w10:wrap anchorx="page" anchory="page"/>
          </v:line>
        </w:pict>
      </w:r>
      <w:r>
        <w:rPr>
          <w:noProof/>
        </w:rPr>
        <w:pict>
          <v:line id="_x0000_s1682" style="position:absolute;z-index:-250986496;mso-position-horizontal-relative:page;mso-position-vertical-relative:page" from="55.95pt,383.2pt" to="552.3pt,383.2pt" o:allowincell="f" strokeweight="1pt">
            <w10:wrap anchorx="page" anchory="page"/>
          </v:line>
        </w:pict>
      </w:r>
      <w:r>
        <w:rPr>
          <w:noProof/>
        </w:rPr>
        <w:pict>
          <v:line id="_x0000_s1683" style="position:absolute;z-index:-250985472;mso-position-horizontal-relative:page;mso-position-vertical-relative:page" from="55.95pt,356.25pt" to="552.3pt,356.25pt" o:allowincell="f" strokeweight="1pt">
            <w10:wrap anchorx="page" anchory="page"/>
          </v:line>
        </w:pict>
      </w:r>
      <w:r>
        <w:rPr>
          <w:noProof/>
        </w:rPr>
        <w:pict>
          <v:line id="_x0000_s1684" style="position:absolute;z-index:-250984448;mso-position-horizontal-relative:page;mso-position-vertical-relative:page" from="55.95pt,337.15pt" to="552.3pt,337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72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інформаційної безпеки на внутрішньодержавному та міжнародних рівнях, розвиток єдиного інформаційного простору, його інтеграція у світовий інформаційний простір з урахуванням національних особливостей і інтересів</w:t>
      </w:r>
    </w:p>
    <w:p w:rsidR="004E1287" w:rsidRDefault="00020E0D">
      <w:pPr>
        <w:framePr w:w="1064" w:h="225" w:hRule="exact" w:wrap="auto" w:vAnchor="page" w:hAnchor="page" w:x="5894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200,0</w:t>
      </w:r>
    </w:p>
    <w:p w:rsidR="004E1287" w:rsidRDefault="00020E0D">
      <w:pPr>
        <w:framePr w:w="1036" w:h="225" w:hRule="exact" w:wrap="auto" w:vAnchor="page" w:hAnchor="page" w:x="6958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206,0</w:t>
      </w:r>
    </w:p>
    <w:p w:rsidR="004E1287" w:rsidRDefault="00020E0D">
      <w:pPr>
        <w:framePr w:w="1022" w:h="225" w:hRule="exact" w:wrap="auto" w:vAnchor="page" w:hAnchor="page" w:x="7980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154,0</w:t>
      </w:r>
    </w:p>
    <w:p w:rsidR="004E1287" w:rsidRDefault="00020E0D">
      <w:pPr>
        <w:framePr w:w="1022" w:h="225" w:hRule="exact" w:wrap="auto" w:vAnchor="page" w:hAnchor="page" w:x="8932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175,0</w:t>
      </w:r>
    </w:p>
    <w:p w:rsidR="004E1287" w:rsidRDefault="00020E0D">
      <w:pPr>
        <w:framePr w:w="1006" w:h="225" w:hRule="exact" w:wrap="auto" w:vAnchor="page" w:hAnchor="page" w:x="10049" w:y="60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232,0 </w:t>
      </w:r>
    </w:p>
    <w:p w:rsidR="004E1287" w:rsidRDefault="00020E0D">
      <w:pPr>
        <w:framePr w:w="700" w:h="210" w:hRule="exact" w:wrap="auto" w:vAnchor="page" w:hAnchor="page" w:x="5138" w:y="602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02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перевірок телерадіоорганізацій і провайдерів програмної послуги</w:t>
      </w:r>
    </w:p>
    <w:p w:rsidR="004E1287" w:rsidRDefault="00020E0D">
      <w:pPr>
        <w:framePr w:w="1064" w:h="225" w:hRule="exact" w:wrap="auto" w:vAnchor="page" w:hAnchor="page" w:x="5894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800,0</w:t>
      </w:r>
    </w:p>
    <w:p w:rsidR="004E1287" w:rsidRDefault="00020E0D">
      <w:pPr>
        <w:framePr w:w="1036" w:h="225" w:hRule="exact" w:wrap="auto" w:vAnchor="page" w:hAnchor="page" w:x="6958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1 000,0</w:t>
      </w:r>
    </w:p>
    <w:p w:rsidR="004E1287" w:rsidRDefault="00020E0D">
      <w:pPr>
        <w:framePr w:w="1022" w:h="225" w:hRule="exact" w:wrap="auto" w:vAnchor="page" w:hAnchor="page" w:x="7980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1 500,0</w:t>
      </w:r>
    </w:p>
    <w:p w:rsidR="004E1287" w:rsidRDefault="00020E0D">
      <w:pPr>
        <w:framePr w:w="1022" w:h="225" w:hRule="exact" w:wrap="auto" w:vAnchor="page" w:hAnchor="page" w:x="8932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1 500,0</w:t>
      </w:r>
    </w:p>
    <w:p w:rsidR="004E1287" w:rsidRDefault="00020E0D">
      <w:pPr>
        <w:framePr w:w="1006" w:h="225" w:hRule="exact" w:wrap="auto" w:vAnchor="page" w:hAnchor="page" w:x="10049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1 500,0 </w:t>
      </w:r>
    </w:p>
    <w:p w:rsidR="004E1287" w:rsidRDefault="00020E0D">
      <w:pPr>
        <w:framePr w:w="700" w:h="210" w:hRule="exact" w:wrap="auto" w:vAnchor="page" w:hAnchor="page" w:x="5138" w:y="680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240" w:hRule="exact" w:wrap="auto" w:vAnchor="page" w:hAnchor="page" w:x="1082" w:y="68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добових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моніторингів</w:t>
      </w:r>
      <w:proofErr w:type="spellEnd"/>
    </w:p>
    <w:p w:rsidR="004E1287" w:rsidRDefault="00020E0D">
      <w:pPr>
        <w:framePr w:w="1064" w:h="225" w:hRule="exact" w:wrap="auto" w:vAnchor="page" w:hAnchor="page" w:x="5894" w:y="71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71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71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71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718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718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480" w:hRule="exact" w:wrap="auto" w:vAnchor="page" w:hAnchor="page" w:x="1082" w:y="718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дотримання законодавства об'єктами контролю</w:t>
      </w:r>
    </w:p>
    <w:p w:rsidR="004E1287" w:rsidRDefault="00020E0D">
      <w:pPr>
        <w:framePr w:w="1064" w:h="225" w:hRule="exact" w:wrap="auto" w:vAnchor="page" w:hAnchor="page" w:x="5894" w:y="77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290,0</w:t>
      </w:r>
    </w:p>
    <w:p w:rsidR="004E1287" w:rsidRDefault="00020E0D">
      <w:pPr>
        <w:framePr w:w="1036" w:h="225" w:hRule="exact" w:wrap="auto" w:vAnchor="page" w:hAnchor="page" w:x="6958" w:y="77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318,0</w:t>
      </w:r>
    </w:p>
    <w:p w:rsidR="004E1287" w:rsidRDefault="00020E0D">
      <w:pPr>
        <w:framePr w:w="1022" w:h="225" w:hRule="exact" w:wrap="auto" w:vAnchor="page" w:hAnchor="page" w:x="7980" w:y="77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391,0</w:t>
      </w:r>
    </w:p>
    <w:p w:rsidR="004E1287" w:rsidRDefault="00020E0D">
      <w:pPr>
        <w:framePr w:w="1022" w:h="225" w:hRule="exact" w:wrap="auto" w:vAnchor="page" w:hAnchor="page" w:x="8932" w:y="77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370,0</w:t>
      </w:r>
    </w:p>
    <w:p w:rsidR="004E1287" w:rsidRDefault="00020E0D">
      <w:pPr>
        <w:framePr w:w="1006" w:h="225" w:hRule="exact" w:wrap="auto" w:vAnchor="page" w:hAnchor="page" w:x="10049" w:y="77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370,0 </w:t>
      </w:r>
    </w:p>
    <w:p w:rsidR="004E1287" w:rsidRDefault="00020E0D">
      <w:pPr>
        <w:framePr w:w="700" w:h="210" w:hRule="exact" w:wrap="auto" w:vAnchor="page" w:hAnchor="page" w:x="5138" w:y="772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1440" w:hRule="exact" w:wrap="auto" w:vAnchor="page" w:hAnchor="page" w:x="1082" w:y="772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замовлених у ДП "Український державний центр радіочастот" висновків щодо можливості та умов користування радіочастотним ресурсом України для потреб телерадіомовлення</w:t>
      </w:r>
    </w:p>
    <w:p w:rsidR="004E1287" w:rsidRDefault="00020E0D">
      <w:pPr>
        <w:framePr w:w="1064" w:h="225" w:hRule="exact" w:wrap="auto" w:vAnchor="page" w:hAnchor="page" w:x="5894" w:y="92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14,0</w:t>
      </w:r>
    </w:p>
    <w:p w:rsidR="004E1287" w:rsidRDefault="00020E0D">
      <w:pPr>
        <w:framePr w:w="1036" w:h="225" w:hRule="exact" w:wrap="auto" w:vAnchor="page" w:hAnchor="page" w:x="6958" w:y="92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14,4</w:t>
      </w:r>
    </w:p>
    <w:p w:rsidR="004E1287" w:rsidRDefault="00020E0D">
      <w:pPr>
        <w:framePr w:w="1022" w:h="225" w:hRule="exact" w:wrap="auto" w:vAnchor="page" w:hAnchor="page" w:x="7980" w:y="92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14,6</w:t>
      </w:r>
    </w:p>
    <w:p w:rsidR="004E1287" w:rsidRDefault="00020E0D">
      <w:pPr>
        <w:framePr w:w="1022" w:h="225" w:hRule="exact" w:wrap="auto" w:vAnchor="page" w:hAnchor="page" w:x="8932" w:y="92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12,1</w:t>
      </w:r>
    </w:p>
    <w:p w:rsidR="004E1287" w:rsidRDefault="00020E0D">
      <w:pPr>
        <w:framePr w:w="1006" w:h="225" w:hRule="exact" w:wrap="auto" w:vAnchor="page" w:hAnchor="page" w:x="10049" w:y="92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4,9 </w:t>
      </w:r>
    </w:p>
    <w:p w:rsidR="004E1287" w:rsidRDefault="00020E0D">
      <w:pPr>
        <w:framePr w:w="700" w:h="210" w:hRule="exact" w:wrap="auto" w:vAnchor="page" w:hAnchor="page" w:x="5138" w:y="922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480" w:hRule="exact" w:wrap="auto" w:vAnchor="page" w:hAnchor="page" w:x="1082" w:y="92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Збільшення кількості каналів телерадіомовлення</w:t>
      </w:r>
    </w:p>
    <w:p w:rsidR="004E1287" w:rsidRDefault="00020E0D">
      <w:pPr>
        <w:framePr w:w="1064" w:h="225" w:hRule="exact" w:wrap="auto" w:vAnchor="page" w:hAnchor="page" w:x="5894" w:y="97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1 090,0</w:t>
      </w:r>
    </w:p>
    <w:p w:rsidR="004E1287" w:rsidRDefault="00020E0D">
      <w:pPr>
        <w:framePr w:w="1036" w:h="225" w:hRule="exact" w:wrap="auto" w:vAnchor="page" w:hAnchor="page" w:x="6958" w:y="97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1 090,0</w:t>
      </w:r>
    </w:p>
    <w:p w:rsidR="004E1287" w:rsidRDefault="00020E0D">
      <w:pPr>
        <w:framePr w:w="1022" w:h="225" w:hRule="exact" w:wrap="auto" w:vAnchor="page" w:hAnchor="page" w:x="7980" w:y="97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1 090,0</w:t>
      </w:r>
    </w:p>
    <w:p w:rsidR="004E1287" w:rsidRDefault="00020E0D">
      <w:pPr>
        <w:framePr w:w="1022" w:h="225" w:hRule="exact" w:wrap="auto" w:vAnchor="page" w:hAnchor="page" w:x="8932" w:y="97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1 090,0</w:t>
      </w:r>
    </w:p>
    <w:p w:rsidR="004E1287" w:rsidRDefault="00020E0D">
      <w:pPr>
        <w:framePr w:w="1006" w:h="225" w:hRule="exact" w:wrap="auto" w:vAnchor="page" w:hAnchor="page" w:x="10049" w:y="97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1 090,0 </w:t>
      </w:r>
    </w:p>
    <w:p w:rsidR="004E1287" w:rsidRDefault="00020E0D">
      <w:pPr>
        <w:framePr w:w="700" w:h="210" w:hRule="exact" w:wrap="auto" w:vAnchor="page" w:hAnchor="page" w:x="5138" w:y="976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480" w:hRule="exact" w:wrap="auto" w:vAnchor="page" w:hAnchor="page" w:x="1082" w:y="976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виданих, продовжених та переоформлених ліцензій</w:t>
      </w:r>
    </w:p>
    <w:p w:rsidR="004E1287" w:rsidRDefault="00020E0D">
      <w:pPr>
        <w:framePr w:w="1064" w:h="225" w:hRule="exact" w:wrap="auto" w:vAnchor="page" w:hAnchor="page" w:x="5894" w:y="103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18,0</w:t>
      </w:r>
    </w:p>
    <w:p w:rsidR="004E1287" w:rsidRDefault="00020E0D">
      <w:pPr>
        <w:framePr w:w="1036" w:h="225" w:hRule="exact" w:wrap="auto" w:vAnchor="page" w:hAnchor="page" w:x="6958" w:y="103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19,0</w:t>
      </w:r>
    </w:p>
    <w:p w:rsidR="004E1287" w:rsidRDefault="00020E0D">
      <w:pPr>
        <w:framePr w:w="1022" w:h="225" w:hRule="exact" w:wrap="auto" w:vAnchor="page" w:hAnchor="page" w:x="7980" w:y="103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22" w:h="225" w:hRule="exact" w:wrap="auto" w:vAnchor="page" w:hAnchor="page" w:x="8932" w:y="103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</w:t>
      </w:r>
    </w:p>
    <w:p w:rsidR="004E1287" w:rsidRDefault="00020E0D">
      <w:pPr>
        <w:framePr w:w="1006" w:h="225" w:hRule="exact" w:wrap="auto" w:vAnchor="page" w:hAnchor="page" w:x="10049" w:y="1030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22,0 </w:t>
      </w:r>
    </w:p>
    <w:p w:rsidR="004E1287" w:rsidRDefault="00020E0D">
      <w:pPr>
        <w:framePr w:w="700" w:h="210" w:hRule="exact" w:wrap="auto" w:vAnchor="page" w:hAnchor="page" w:x="5138" w:y="1030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1440" w:hRule="exact" w:wrap="auto" w:vAnchor="page" w:hAnchor="page" w:x="1082" w:y="1030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Надходження до Державного бюджету України від плати за видачу, продовження, переоформлення ліцензій і за видачу дубліката ліцензій на мовлення, ліцензій провайдера програмної послуги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651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Рахункова палата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85" style="position:absolute;margin-left:56.65pt;margin-top:174.3pt;width:499.8pt;height:.65pt;z-index:-2509834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86" style="position:absolute;margin-left:56.65pt;margin-top:157.5pt;width:499.8pt;height:.65pt;z-index:-2509824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687" style="position:absolute;margin-left:56.65pt;margin-top:143.5pt;width:499.8pt;height:.65pt;z-index:-25098137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273 556,3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273 577,3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372 159,0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371 967,3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191,7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391 150,9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390 947,8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203,1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397 366,5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397 152,0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214,5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462 490,1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462 490,1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88" style="position:absolute;z-index:-250980352;mso-position-horizontal-relative:page;mso-position-vertical-relative:page" from="54.05pt,589.75pt" to="552.3pt,589.75pt" o:allowincell="f" strokeweight="1pt">
            <w10:wrap anchorx="page" anchory="page"/>
          </v:line>
        </w:pict>
      </w:r>
      <w:r>
        <w:rPr>
          <w:noProof/>
        </w:rPr>
        <w:pict>
          <v:line id="_x0000_s1689" style="position:absolute;z-index:-250979328;mso-position-horizontal-relative:page;mso-position-vertical-relative:page" from="54.05pt,507.7pt" to="552.3pt,507.7pt" o:allowincell="f" strokeweight="1pt">
            <w10:wrap anchorx="page" anchory="page"/>
          </v:line>
        </w:pict>
      </w:r>
      <w:r>
        <w:rPr>
          <w:noProof/>
        </w:rPr>
        <w:pict>
          <v:line id="_x0000_s1690" style="position:absolute;z-index:-25097830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691" style="position:absolute;z-index:-250977280;mso-position-horizontal-relative:page;mso-position-vertical-relative:page" from="55.95pt,732pt" to="552.3pt,732pt" o:allowincell="f" strokeweight="1pt">
            <w10:wrap anchorx="page" anchory="page"/>
          </v:line>
        </w:pict>
      </w:r>
      <w:r>
        <w:rPr>
          <w:noProof/>
        </w:rPr>
        <w:pict>
          <v:line id="_x0000_s1692" style="position:absolute;z-index:-250976256;mso-position-horizontal-relative:page;mso-position-vertical-relative:page" from="55.95pt,705.05pt" to="552.3pt,705.05pt" o:allowincell="f" strokeweight="1pt">
            <w10:wrap anchorx="page" anchory="page"/>
          </v:line>
        </w:pict>
      </w:r>
      <w:r>
        <w:rPr>
          <w:noProof/>
        </w:rPr>
        <w:pict>
          <v:line id="_x0000_s1693" style="position:absolute;z-index:-250975232;mso-position-horizontal-relative:page;mso-position-vertical-relative:page" from="55.95pt,678.1pt" to="552.3pt,678.1pt" o:allowincell="f" strokeweight="1pt">
            <w10:wrap anchorx="page" anchory="page"/>
          </v:line>
        </w:pict>
      </w:r>
      <w:r>
        <w:rPr>
          <w:noProof/>
        </w:rPr>
        <w:pict>
          <v:line id="_x0000_s1694" style="position:absolute;z-index:-250974208;mso-position-horizontal-relative:page;mso-position-vertical-relative:page" from="55.95pt,627.15pt" to="552.3pt,627.15pt" o:allowincell="f" strokeweight="1pt">
            <w10:wrap anchorx="page" anchory="page"/>
          </v:line>
        </w:pict>
      </w:r>
      <w:r>
        <w:rPr>
          <w:noProof/>
        </w:rPr>
        <w:pict>
          <v:line id="_x0000_s1695" style="position:absolute;z-index:-250973184;mso-position-horizontal-relative:page;mso-position-vertical-relative:page" from="55.95pt,572.05pt" to="552.3pt,572.05pt" o:allowincell="f" strokeweight="1pt">
            <w10:wrap anchorx="page" anchory="page"/>
          </v:line>
        </w:pict>
      </w:r>
      <w:r>
        <w:rPr>
          <w:noProof/>
        </w:rPr>
        <w:pict>
          <v:line id="_x0000_s1696" style="position:absolute;z-index:-250972160;mso-position-horizontal-relative:page;mso-position-vertical-relative:page" from="55.95pt,545.1pt" to="552.3pt,545.1pt" o:allowincell="f" strokeweight="1pt">
            <w10:wrap anchorx="page" anchory="page"/>
          </v:line>
        </w:pict>
      </w:r>
      <w:r>
        <w:rPr>
          <w:noProof/>
        </w:rPr>
        <w:pict>
          <v:line id="_x0000_s1697" style="position:absolute;z-index:-250971136;mso-position-horizontal-relative:page;mso-position-vertical-relative:page" from="55.95pt,479.35pt" to="552.3pt,479.35pt" o:allowincell="f" strokeweight="1pt">
            <w10:wrap anchorx="page" anchory="page"/>
          </v:line>
        </w:pict>
      </w:r>
      <w:r>
        <w:rPr>
          <w:noProof/>
        </w:rPr>
        <w:pict>
          <v:line id="_x0000_s1698" style="position:absolute;z-index:-250970112;mso-position-horizontal-relative:page;mso-position-vertical-relative:page" from="55.95pt,428.4pt" to="552.3pt,428.4pt" o:allowincell="f" strokeweight="1pt">
            <w10:wrap anchorx="page" anchory="page"/>
          </v:line>
        </w:pict>
      </w:r>
      <w:r>
        <w:rPr>
          <w:noProof/>
        </w:rPr>
        <w:pict>
          <v:line id="_x0000_s1699" style="position:absolute;z-index:-250969088;mso-position-horizontal-relative:page;mso-position-vertical-relative:page" from="55.95pt,365.45pt" to="552.3pt,365.45pt" o:allowincell="f" strokeweight="1pt">
            <w10:wrap anchorx="page" anchory="page"/>
          </v:line>
        </w:pict>
      </w:r>
      <w:r>
        <w:rPr>
          <w:noProof/>
        </w:rPr>
        <w:pict>
          <v:line id="_x0000_s1700" style="position:absolute;z-index:-250968064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Провадження заходів державного зовнішнього фінансового контролю (аудиту)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655,0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660,0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проведених контрольно-аналітичних  та експертних заходів</w:t>
      </w:r>
    </w:p>
    <w:p w:rsidR="004E1287" w:rsidRDefault="00020E0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87,0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87,0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96,0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105,0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звітів та висновків за результатами здійснених заходів державного зовнішнього фінансового контролю (аудиту)</w:t>
      </w:r>
    </w:p>
    <w:p w:rsidR="004E1287" w:rsidRDefault="00020E0D">
      <w:pPr>
        <w:framePr w:w="1064" w:h="225" w:hRule="exact" w:wrap="auto" w:vAnchor="page" w:hAnchor="page" w:x="5894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470,0</w:t>
      </w:r>
    </w:p>
    <w:p w:rsidR="004E1287" w:rsidRDefault="00020E0D">
      <w:pPr>
        <w:framePr w:w="1036" w:h="225" w:hRule="exact" w:wrap="auto" w:vAnchor="page" w:hAnchor="page" w:x="6958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470,0</w:t>
      </w:r>
    </w:p>
    <w:p w:rsidR="004E1287" w:rsidRDefault="00020E0D">
      <w:pPr>
        <w:framePr w:w="1022" w:h="225" w:hRule="exact" w:wrap="auto" w:vAnchor="page" w:hAnchor="page" w:x="7980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475,0</w:t>
      </w:r>
    </w:p>
    <w:p w:rsidR="004E1287" w:rsidRDefault="00020E0D">
      <w:pPr>
        <w:framePr w:w="1022" w:h="225" w:hRule="exact" w:wrap="auto" w:vAnchor="page" w:hAnchor="page" w:x="8932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480,0</w:t>
      </w:r>
    </w:p>
    <w:p w:rsidR="004E1287" w:rsidRDefault="00020E0D">
      <w:pPr>
        <w:framePr w:w="1006" w:h="225" w:hRule="exact" w:wrap="auto" w:vAnchor="page" w:hAnchor="page" w:x="10049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490,0 </w:t>
      </w:r>
    </w:p>
    <w:p w:rsidR="004E1287" w:rsidRDefault="00020E0D">
      <w:pPr>
        <w:framePr w:w="700" w:h="210" w:hRule="exact" w:wrap="auto" w:vAnchor="page" w:hAnchor="page" w:x="5138" w:y="73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73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звітів, висновків, інформаційних бюлетенів, які направлені  ВРУ, Президенту України, КМУ, центральним органам державної та виконавчої влади</w:t>
      </w:r>
    </w:p>
    <w:p w:rsidR="004E1287" w:rsidRDefault="00020E0D">
      <w:pPr>
        <w:framePr w:w="1064" w:h="225" w:hRule="exact" w:wrap="auto" w:vAnchor="page" w:hAnchor="page" w:x="5894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36" w:h="225" w:hRule="exact" w:wrap="auto" w:vAnchor="page" w:hAnchor="page" w:x="6958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22" w:h="225" w:hRule="exact" w:wrap="auto" w:vAnchor="page" w:hAnchor="page" w:x="7980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</w:t>
      </w:r>
    </w:p>
    <w:p w:rsidR="004E1287" w:rsidRDefault="00020E0D">
      <w:pPr>
        <w:framePr w:w="1022" w:h="225" w:hRule="exact" w:wrap="auto" w:vAnchor="page" w:hAnchor="page" w:x="8932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69,0</w:t>
      </w:r>
    </w:p>
    <w:p w:rsidR="004E1287" w:rsidRDefault="00020E0D">
      <w:pPr>
        <w:framePr w:w="1006" w:h="225" w:hRule="exact" w:wrap="auto" w:vAnchor="page" w:hAnchor="page" w:x="10049" w:y="862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 </w:t>
      </w:r>
    </w:p>
    <w:p w:rsidR="004E1287" w:rsidRDefault="00020E0D">
      <w:pPr>
        <w:framePr w:w="700" w:h="210" w:hRule="exact" w:wrap="auto" w:vAnchor="page" w:hAnchor="page" w:x="5138" w:y="862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862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виконання об'єктами контролю рекомендацій Рахункової палати, наданих за результатами проведених  контрольних заходів</w:t>
      </w:r>
    </w:p>
    <w:p w:rsidR="004E1287" w:rsidRDefault="00020E0D">
      <w:pPr>
        <w:framePr w:w="10104" w:h="480" w:hRule="exact" w:wrap="auto" w:vAnchor="page" w:hAnchor="page" w:x="1082" w:y="96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Здійснення співробітництва  з вищими органами фінансового контролю інших держав, міжнародними організаціями, укладання угод про співробітництво</w:t>
      </w:r>
    </w:p>
    <w:p w:rsidR="004E1287" w:rsidRDefault="00020E0D">
      <w:pPr>
        <w:framePr w:w="1064" w:h="225" w:hRule="exact" w:wrap="auto" w:vAnchor="page" w:hAnchor="page" w:x="5894" w:y="101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36" w:h="225" w:hRule="exact" w:wrap="auto" w:vAnchor="page" w:hAnchor="page" w:x="6958" w:y="101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101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101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1018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1018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018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міжнародних організацій вищих органів фінансового контролю, членом яких є Рахункова палата</w:t>
      </w:r>
    </w:p>
    <w:p w:rsidR="004E1287" w:rsidRDefault="00020E0D">
      <w:pPr>
        <w:framePr w:w="1064" w:h="225" w:hRule="exact" w:wrap="auto" w:vAnchor="page" w:hAnchor="page" w:x="5894" w:y="109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36" w:h="225" w:hRule="exact" w:wrap="auto" w:vAnchor="page" w:hAnchor="page" w:x="6958" w:y="109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109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109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06" w:h="225" w:hRule="exact" w:wrap="auto" w:vAnchor="page" w:hAnchor="page" w:x="10049" w:y="109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 </w:t>
      </w:r>
    </w:p>
    <w:p w:rsidR="004E1287" w:rsidRDefault="00020E0D">
      <w:pPr>
        <w:framePr w:w="700" w:h="210" w:hRule="exact" w:wrap="auto" w:vAnchor="page" w:hAnchor="page" w:x="5138" w:y="1096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096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міжнародних та координованих аудитів</w:t>
      </w:r>
    </w:p>
    <w:p w:rsidR="004E1287" w:rsidRDefault="00020E0D">
      <w:pPr>
        <w:framePr w:w="10104" w:h="240" w:hRule="exact" w:wrap="auto" w:vAnchor="page" w:hAnchor="page" w:x="1082" w:y="115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Забезпечення вільного доступу громадськості до результатів діяльності Рахункової палати</w:t>
      </w:r>
    </w:p>
    <w:p w:rsidR="004E1287" w:rsidRDefault="00020E0D">
      <w:pPr>
        <w:framePr w:w="1064" w:h="225" w:hRule="exact" w:wrap="auto" w:vAnchor="page" w:hAnchor="page" w:x="5894" w:y="118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230,0</w:t>
      </w:r>
    </w:p>
    <w:p w:rsidR="004E1287" w:rsidRDefault="00020E0D">
      <w:pPr>
        <w:framePr w:w="1036" w:h="225" w:hRule="exact" w:wrap="auto" w:vAnchor="page" w:hAnchor="page" w:x="6958" w:y="118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230,0</w:t>
      </w:r>
    </w:p>
    <w:p w:rsidR="004E1287" w:rsidRDefault="00020E0D">
      <w:pPr>
        <w:framePr w:w="1022" w:h="225" w:hRule="exact" w:wrap="auto" w:vAnchor="page" w:hAnchor="page" w:x="7980" w:y="118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233,0</w:t>
      </w:r>
    </w:p>
    <w:p w:rsidR="004E1287" w:rsidRDefault="00020E0D">
      <w:pPr>
        <w:framePr w:w="1022" w:h="225" w:hRule="exact" w:wrap="auto" w:vAnchor="page" w:hAnchor="page" w:x="8932" w:y="118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237,0</w:t>
      </w:r>
    </w:p>
    <w:p w:rsidR="004E1287" w:rsidRDefault="00020E0D">
      <w:pPr>
        <w:framePr w:w="1006" w:h="225" w:hRule="exact" w:wrap="auto" w:vAnchor="page" w:hAnchor="page" w:x="10049" w:y="1182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242,0 </w:t>
      </w:r>
    </w:p>
    <w:p w:rsidR="004E1287" w:rsidRDefault="00020E0D">
      <w:pPr>
        <w:framePr w:w="700" w:h="210" w:hRule="exact" w:wrap="auto" w:vAnchor="page" w:hAnchor="page" w:x="5138" w:y="1182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182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розглянутих питань на комітетах ВРУ, що стосуються діяльності Рахункової палати</w:t>
      </w:r>
    </w:p>
    <w:p w:rsidR="004E1287" w:rsidRDefault="00020E0D">
      <w:pPr>
        <w:framePr w:w="1064" w:h="225" w:hRule="exact" w:wrap="auto" w:vAnchor="page" w:hAnchor="page" w:x="5894" w:y="126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228,0</w:t>
      </w:r>
    </w:p>
    <w:p w:rsidR="004E1287" w:rsidRDefault="00020E0D">
      <w:pPr>
        <w:framePr w:w="1036" w:h="225" w:hRule="exact" w:wrap="auto" w:vAnchor="page" w:hAnchor="page" w:x="6958" w:y="126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228,0</w:t>
      </w:r>
    </w:p>
    <w:p w:rsidR="004E1287" w:rsidRDefault="00020E0D">
      <w:pPr>
        <w:framePr w:w="1022" w:h="225" w:hRule="exact" w:wrap="auto" w:vAnchor="page" w:hAnchor="page" w:x="7980" w:y="126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230,0</w:t>
      </w:r>
    </w:p>
    <w:p w:rsidR="004E1287" w:rsidRDefault="00020E0D">
      <w:pPr>
        <w:framePr w:w="1022" w:h="225" w:hRule="exact" w:wrap="auto" w:vAnchor="page" w:hAnchor="page" w:x="8932" w:y="126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235,0</w:t>
      </w:r>
    </w:p>
    <w:p w:rsidR="004E1287" w:rsidRDefault="00020E0D">
      <w:pPr>
        <w:framePr w:w="1006" w:h="225" w:hRule="exact" w:wrap="auto" w:vAnchor="page" w:hAnchor="page" w:x="10049" w:y="126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240,0 </w:t>
      </w:r>
    </w:p>
    <w:p w:rsidR="004E1287" w:rsidRDefault="00020E0D">
      <w:pPr>
        <w:framePr w:w="700" w:h="210" w:hRule="exact" w:wrap="auto" w:vAnchor="page" w:hAnchor="page" w:x="5138" w:y="1260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26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розміщених на офіційному веб-сайті Рахункової палати документів за результатами розгляду на засіданнях Рахункової палати</w:t>
      </w:r>
    </w:p>
    <w:p w:rsidR="004E1287" w:rsidRDefault="00020E0D">
      <w:pPr>
        <w:framePr w:w="1064" w:h="225" w:hRule="exact" w:wrap="auto" w:vAnchor="page" w:hAnchor="page" w:x="5894" w:y="136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250,0</w:t>
      </w:r>
    </w:p>
    <w:p w:rsidR="004E1287" w:rsidRDefault="00020E0D">
      <w:pPr>
        <w:framePr w:w="1036" w:h="225" w:hRule="exact" w:wrap="auto" w:vAnchor="page" w:hAnchor="page" w:x="6958" w:y="136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250,0</w:t>
      </w:r>
    </w:p>
    <w:p w:rsidR="004E1287" w:rsidRDefault="00020E0D">
      <w:pPr>
        <w:framePr w:w="1022" w:h="225" w:hRule="exact" w:wrap="auto" w:vAnchor="page" w:hAnchor="page" w:x="7980" w:y="136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255,0</w:t>
      </w:r>
    </w:p>
    <w:p w:rsidR="004E1287" w:rsidRDefault="00020E0D">
      <w:pPr>
        <w:framePr w:w="1022" w:h="225" w:hRule="exact" w:wrap="auto" w:vAnchor="page" w:hAnchor="page" w:x="8932" w:y="136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263,0</w:t>
      </w:r>
    </w:p>
    <w:p w:rsidR="004E1287" w:rsidRDefault="00020E0D">
      <w:pPr>
        <w:framePr w:w="1006" w:h="225" w:hRule="exact" w:wrap="auto" w:vAnchor="page" w:hAnchor="page" w:x="10049" w:y="1362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269,0 </w:t>
      </w:r>
    </w:p>
    <w:p w:rsidR="004E1287" w:rsidRDefault="00020E0D">
      <w:pPr>
        <w:framePr w:w="700" w:h="210" w:hRule="exact" w:wrap="auto" w:vAnchor="page" w:hAnchor="page" w:x="5138" w:y="1362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362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повідомлень на офіційному сайті  Рахункової палати</w:t>
      </w:r>
    </w:p>
    <w:p w:rsidR="004E1287" w:rsidRDefault="00020E0D">
      <w:pPr>
        <w:framePr w:w="1064" w:h="225" w:hRule="exact" w:wrap="auto" w:vAnchor="page" w:hAnchor="page" w:x="5894" w:y="141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260,0</w:t>
      </w:r>
    </w:p>
    <w:p w:rsidR="004E1287" w:rsidRDefault="00020E0D">
      <w:pPr>
        <w:framePr w:w="1036" w:h="225" w:hRule="exact" w:wrap="auto" w:vAnchor="page" w:hAnchor="page" w:x="6958" w:y="141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260,0</w:t>
      </w:r>
    </w:p>
    <w:p w:rsidR="004E1287" w:rsidRDefault="00020E0D">
      <w:pPr>
        <w:framePr w:w="1022" w:h="225" w:hRule="exact" w:wrap="auto" w:vAnchor="page" w:hAnchor="page" w:x="7980" w:y="141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265,0</w:t>
      </w:r>
    </w:p>
    <w:p w:rsidR="004E1287" w:rsidRDefault="00020E0D">
      <w:pPr>
        <w:framePr w:w="1022" w:h="225" w:hRule="exact" w:wrap="auto" w:vAnchor="page" w:hAnchor="page" w:x="8932" w:y="141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275,0</w:t>
      </w:r>
    </w:p>
    <w:p w:rsidR="004E1287" w:rsidRDefault="00020E0D">
      <w:pPr>
        <w:framePr w:w="1006" w:h="225" w:hRule="exact" w:wrap="auto" w:vAnchor="page" w:hAnchor="page" w:x="10049" w:y="1416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279,0 </w:t>
      </w:r>
    </w:p>
    <w:p w:rsidR="004E1287" w:rsidRDefault="00020E0D">
      <w:pPr>
        <w:framePr w:w="700" w:h="210" w:hRule="exact" w:wrap="auto" w:vAnchor="page" w:hAnchor="page" w:x="5138" w:y="1416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1416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дайджестів публікацій у  ЗМІ про Рахункову палату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654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академія наук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01" style="position:absolute;margin-left:56.65pt;margin-top:174.3pt;width:499.8pt;height:.65pt;z-index:-2509670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02" style="position:absolute;margin-left:56.65pt;margin-top:157.5pt;width:499.8pt;height:.65pt;z-index:-2509660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03" style="position:absolute;margin-left:56.65pt;margin-top:143.5pt;width:499.8pt;height:.65pt;z-index:-25096499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859 700,0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3 752 448,2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4 612 148,2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4 993 945,2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3 945 284,6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1 048 660,6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5 459 261,6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4 333 525,4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1 125 736,2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5 875 551,5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4 667 016,3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1 208 535,2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4 157 555,8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828 763,0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4 986 318,8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04" style="position:absolute;z-index:-25096396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05" style="position:absolute;z-index:-250962944;mso-position-horizontal-relative:page;mso-position-vertical-relative:page" from="55.95pt,542.3pt" to="552.3pt,542.3pt" o:allowincell="f" strokeweight="1pt">
            <w10:wrap anchorx="page" anchory="page"/>
          </v:line>
        </w:pict>
      </w:r>
      <w:r>
        <w:rPr>
          <w:noProof/>
        </w:rPr>
        <w:pict>
          <v:line id="_x0000_s1706" style="position:absolute;z-index:-250961920;mso-position-horizontal-relative:page;mso-position-vertical-relative:page" from="55.95pt,503.35pt" to="552.3pt,503.35pt" o:allowincell="f" strokeweight="1pt">
            <w10:wrap anchorx="page" anchory="page"/>
          </v:line>
        </w:pict>
      </w:r>
      <w:r>
        <w:rPr>
          <w:noProof/>
        </w:rPr>
        <w:pict>
          <v:line id="_x0000_s1707" style="position:absolute;z-index:-250960896;mso-position-horizontal-relative:page;mso-position-vertical-relative:page" from="55.95pt,452.4pt" to="552.3pt,452.4pt" o:allowincell="f" strokeweight="1pt">
            <w10:wrap anchorx="page" anchory="page"/>
          </v:line>
        </w:pict>
      </w:r>
      <w:r>
        <w:rPr>
          <w:noProof/>
        </w:rPr>
        <w:pict>
          <v:line id="_x0000_s1708" style="position:absolute;z-index:-250959872;mso-position-horizontal-relative:page;mso-position-vertical-relative:page" from="55.95pt,413.45pt" to="552.3pt,413.45pt" o:allowincell="f" strokeweight="1pt">
            <w10:wrap anchorx="page" anchory="page"/>
          </v:line>
        </w:pict>
      </w:r>
      <w:r>
        <w:rPr>
          <w:noProof/>
        </w:rPr>
        <w:pict>
          <v:line id="_x0000_s1709" style="position:absolute;z-index:-250958848;mso-position-horizontal-relative:page;mso-position-vertical-relative:page" from="55.95pt,338.5pt" to="552.3pt,338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Розвиток наукового потенціалу України та підвищення ефективності його використання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40,8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наукових підрозділів, що отримали адресну підтримку, у загальній кількості підрозділів, що пройшли оцінювання ефективності діяльності державних наукових установ</w:t>
      </w:r>
    </w:p>
    <w:p w:rsidR="004E1287" w:rsidRDefault="00020E0D">
      <w:pPr>
        <w:framePr w:w="1064" w:h="225" w:hRule="exact" w:wrap="auto" w:vAnchor="page" w:hAnchor="page" w:x="5894" w:y="68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39,0</w:t>
      </w:r>
    </w:p>
    <w:p w:rsidR="004E1287" w:rsidRDefault="00020E0D">
      <w:pPr>
        <w:framePr w:w="1036" w:h="225" w:hRule="exact" w:wrap="auto" w:vAnchor="page" w:hAnchor="page" w:x="6958" w:y="68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7980" w:y="68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41,0</w:t>
      </w:r>
    </w:p>
    <w:p w:rsidR="004E1287" w:rsidRDefault="00020E0D">
      <w:pPr>
        <w:framePr w:w="1022" w:h="225" w:hRule="exact" w:wrap="auto" w:vAnchor="page" w:hAnchor="page" w:x="8932" w:y="68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42,0</w:t>
      </w:r>
    </w:p>
    <w:p w:rsidR="004E1287" w:rsidRDefault="00020E0D">
      <w:pPr>
        <w:framePr w:w="1006" w:h="225" w:hRule="exact" w:wrap="auto" w:vAnchor="page" w:hAnchor="page" w:x="10049" w:y="68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43,0 </w:t>
      </w:r>
    </w:p>
    <w:p w:rsidR="004E1287" w:rsidRDefault="00020E0D">
      <w:pPr>
        <w:framePr w:w="700" w:h="210" w:hRule="exact" w:wrap="auto" w:vAnchor="page" w:hAnchor="page" w:x="5138" w:y="683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68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впровадженої науково-технічної продукції (нових видів виробів, технологій, матеріалів, сортів рослин, методів, теорій та ін.) за результатами фундаментальних та прикладних науково-дослідних робіт</w:t>
      </w:r>
    </w:p>
    <w:p w:rsidR="004E1287" w:rsidRDefault="00020E0D">
      <w:pPr>
        <w:framePr w:w="1064" w:h="225" w:hRule="exact" w:wrap="auto" w:vAnchor="page" w:hAnchor="page" w:x="5894" w:y="83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20,0</w:t>
      </w:r>
    </w:p>
    <w:p w:rsidR="004E1287" w:rsidRDefault="00020E0D">
      <w:pPr>
        <w:framePr w:w="1036" w:h="225" w:hRule="exact" w:wrap="auto" w:vAnchor="page" w:hAnchor="page" w:x="6958" w:y="83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19,3</w:t>
      </w:r>
    </w:p>
    <w:p w:rsidR="004E1287" w:rsidRDefault="00020E0D">
      <w:pPr>
        <w:framePr w:w="1022" w:h="225" w:hRule="exact" w:wrap="auto" w:vAnchor="page" w:hAnchor="page" w:x="7980" w:y="83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21,0</w:t>
      </w:r>
    </w:p>
    <w:p w:rsidR="004E1287" w:rsidRDefault="00020E0D">
      <w:pPr>
        <w:framePr w:w="1022" w:h="225" w:hRule="exact" w:wrap="auto" w:vAnchor="page" w:hAnchor="page" w:x="8932" w:y="83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23,0</w:t>
      </w:r>
    </w:p>
    <w:p w:rsidR="004E1287" w:rsidRDefault="00020E0D">
      <w:pPr>
        <w:framePr w:w="1006" w:h="225" w:hRule="exact" w:wrap="auto" w:vAnchor="page" w:hAnchor="page" w:x="10049" w:y="83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 </w:t>
      </w:r>
    </w:p>
    <w:p w:rsidR="004E1287" w:rsidRDefault="00020E0D">
      <w:pPr>
        <w:framePr w:w="700" w:h="210" w:hRule="exact" w:wrap="auto" w:vAnchor="page" w:hAnchor="page" w:x="5138" w:y="83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83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програмно-цільового і конкурсного фінансування наукових досліджень</w:t>
      </w:r>
    </w:p>
    <w:p w:rsidR="004E1287" w:rsidRDefault="00020E0D">
      <w:pPr>
        <w:framePr w:w="1064" w:h="225" w:hRule="exact" w:wrap="auto" w:vAnchor="page" w:hAnchor="page" w:x="5894" w:y="91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36" w:h="225" w:hRule="exact" w:wrap="auto" w:vAnchor="page" w:hAnchor="page" w:x="6958" w:y="91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91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22" w:h="225" w:hRule="exact" w:wrap="auto" w:vAnchor="page" w:hAnchor="page" w:x="8932" w:y="91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910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 </w:t>
      </w:r>
    </w:p>
    <w:p w:rsidR="004E1287" w:rsidRDefault="00020E0D">
      <w:pPr>
        <w:framePr w:w="700" w:h="210" w:hRule="exact" w:wrap="auto" w:vAnchor="page" w:hAnchor="page" w:x="5138" w:y="910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910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фінансової підтримки молодіжних лабораторій та груп, наукових проектів й стипендіальних програм, премій для молодих вчених</w:t>
      </w:r>
    </w:p>
    <w:p w:rsidR="004E1287" w:rsidRDefault="00020E0D">
      <w:pPr>
        <w:framePr w:w="1064" w:h="225" w:hRule="exact" w:wrap="auto" w:vAnchor="page" w:hAnchor="page" w:x="5894" w:y="101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36" w:h="225" w:hRule="exact" w:wrap="auto" w:vAnchor="page" w:hAnchor="page" w:x="6958" w:y="101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22,0</w:t>
      </w:r>
    </w:p>
    <w:p w:rsidR="004E1287" w:rsidRDefault="00020E0D">
      <w:pPr>
        <w:framePr w:w="1022" w:h="225" w:hRule="exact" w:wrap="auto" w:vAnchor="page" w:hAnchor="page" w:x="7980" w:y="101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8932" w:y="101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06" w:h="225" w:hRule="exact" w:wrap="auto" w:vAnchor="page" w:hAnchor="page" w:x="10049" w:y="101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 </w:t>
      </w:r>
    </w:p>
    <w:p w:rsidR="004E1287" w:rsidRDefault="00020E0D">
      <w:pPr>
        <w:framePr w:w="700" w:h="210" w:hRule="exact" w:wrap="auto" w:vAnchor="page" w:hAnchor="page" w:x="5138" w:y="101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01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спільних проектів з міжнародними та зарубіжними організаціями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655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академія педагогічних наук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10" style="position:absolute;margin-left:56.65pt;margin-top:174.3pt;width:499.8pt;height:.65pt;z-index:-2509578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11" style="position:absolute;margin-left:56.65pt;margin-top:157.5pt;width:499.8pt;height:.65pt;z-index:-2509568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12" style="position:absolute;margin-left:56.65pt;margin-top:143.5pt;width:499.8pt;height:.65pt;z-index:-25095577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24 906,8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188 587,0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213 493,8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242 800,0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211 271,5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31 528,5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265 154,9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231 691,5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33 463,4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282 201,8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249 038,0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33 163,8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200 290,5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26 309,6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226 600,1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13" style="position:absolute;z-index:-250954752;mso-position-horizontal-relative:page;mso-position-vertical-relative:page" from="54.05pt,342.85pt" to="552.3pt,342.85pt" o:allowincell="f" strokeweight="1pt">
            <w10:wrap anchorx="page" anchory="page"/>
          </v:line>
        </w:pict>
      </w:r>
      <w:r>
        <w:rPr>
          <w:noProof/>
        </w:rPr>
        <w:pict>
          <v:line id="_x0000_s1714" style="position:absolute;z-index:-25095372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15" style="position:absolute;z-index:-250952704;mso-position-horizontal-relative:page;mso-position-vertical-relative:page" from="55.95pt,407.2pt" to="552.3pt,407.2pt" o:allowincell="f" strokeweight="1pt">
            <w10:wrap anchorx="page" anchory="page"/>
          </v:line>
        </w:pict>
      </w:r>
      <w:r>
        <w:rPr>
          <w:noProof/>
        </w:rPr>
        <w:pict>
          <v:line id="_x0000_s1716" style="position:absolute;z-index:-250951680;mso-position-horizontal-relative:page;mso-position-vertical-relative:page" from="55.95pt,380.25pt" to="552.3pt,380.25pt" o:allowincell="f" strokeweight="1pt">
            <w10:wrap anchorx="page" anchory="page"/>
          </v:line>
        </w:pict>
      </w:r>
      <w:r>
        <w:rPr>
          <w:noProof/>
        </w:rPr>
        <w:pict>
          <v:line id="_x0000_s1717" style="position:absolute;z-index:-250950656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Підвищення наукового потенціалу в галузі освіти, наук про освіту, педагогіку та психологію.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Частка впроваджених наукових досліджень у загальній кількості завершених</w:t>
      </w:r>
    </w:p>
    <w:p w:rsidR="004E1287" w:rsidRDefault="00020E0D">
      <w:pPr>
        <w:framePr w:w="10104" w:h="480" w:hRule="exact" w:wrap="auto" w:vAnchor="page" w:hAnchor="page" w:x="1082" w:y="637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Підвищення професійної компетентності керівних, педагогічних, науково-педагогічних і наукових кадрів освіти для ефективного забезпечення якості та конкурентоспроможності освітньої сфери України</w:t>
      </w:r>
    </w:p>
    <w:p w:rsidR="004E1287" w:rsidRDefault="00020E0D">
      <w:pPr>
        <w:framePr w:w="1064" w:h="225" w:hRule="exact" w:wrap="auto" w:vAnchor="page" w:hAnchor="page" w:x="5894" w:y="68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93,0</w:t>
      </w:r>
    </w:p>
    <w:p w:rsidR="004E1287" w:rsidRDefault="00020E0D">
      <w:pPr>
        <w:framePr w:w="1036" w:h="225" w:hRule="exact" w:wrap="auto" w:vAnchor="page" w:hAnchor="page" w:x="6958" w:y="68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68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68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688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688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688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виконання державного замовлення на підготовку аспірантів з відривом від виробництва</w:t>
      </w:r>
    </w:p>
    <w:p w:rsidR="004E1287" w:rsidRDefault="00020E0D">
      <w:pPr>
        <w:framePr w:w="1064" w:h="225" w:hRule="exact" w:wrap="auto" w:vAnchor="page" w:hAnchor="page" w:x="5894" w:y="76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76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76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76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766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766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766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Рівень виконання державного замовлення на підготовку докторантів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656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академія медичних наук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18" style="position:absolute;margin-left:56.65pt;margin-top:174.3pt;width:499.8pt;height:.65pt;z-index:-2509496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19" style="position:absolute;margin-left:56.65pt;margin-top:157.5pt;width:499.8pt;height:.65pt;z-index:-2509486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20" style="position:absolute;margin-left:56.65pt;margin-top:143.5pt;width:499.8pt;height:.65pt;z-index:-25094758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580 671,2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2 330 489,8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2 911 161,0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3 098 109,6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2 923 850,6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174 259,0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3 227 120,6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3 044 551,8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182 568,8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3 378 206,5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3 186 527,0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191 679,5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3 291 005,8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144 698,3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3 435 704,1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21" style="position:absolute;z-index:-250946560;mso-position-horizontal-relative:page;mso-position-vertical-relative:page" from="54.05pt,500pt" to="552.3pt,500pt" o:allowincell="f" strokeweight="1pt">
            <w10:wrap anchorx="page" anchory="page"/>
          </v:line>
        </w:pict>
      </w:r>
      <w:r>
        <w:rPr>
          <w:noProof/>
        </w:rPr>
        <w:pict>
          <v:line id="_x0000_s1722" style="position:absolute;z-index:-25094553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23" style="position:absolute;z-index:-250944512;mso-position-horizontal-relative:page;mso-position-vertical-relative:page" from="55.95pt,594.7pt" to="552.3pt,594.7pt" o:allowincell="f" strokeweight="1pt">
            <w10:wrap anchorx="page" anchory="page"/>
          </v:line>
        </w:pict>
      </w:r>
      <w:r>
        <w:rPr>
          <w:noProof/>
        </w:rPr>
        <w:pict>
          <v:line id="_x0000_s1724" style="position:absolute;z-index:-250943488;mso-position-horizontal-relative:page;mso-position-vertical-relative:page" from="55.95pt,555.75pt" to="552.3pt,555.75pt" o:allowincell="f" strokeweight="1pt">
            <w10:wrap anchorx="page" anchory="page"/>
          </v:line>
        </w:pict>
      </w:r>
      <w:r>
        <w:rPr>
          <w:noProof/>
        </w:rPr>
        <w:pict>
          <v:line id="_x0000_s1725" style="position:absolute;z-index:-250942464;mso-position-horizontal-relative:page;mso-position-vertical-relative:page" from="55.95pt,536.65pt" to="552.3pt,536.65pt" o:allowincell="f" strokeweight="1pt">
            <w10:wrap anchorx="page" anchory="page"/>
          </v:line>
        </w:pict>
      </w:r>
      <w:r>
        <w:rPr>
          <w:noProof/>
        </w:rPr>
        <w:pict>
          <v:line id="_x0000_s1726" style="position:absolute;z-index:-250941440;mso-position-horizontal-relative:page;mso-position-vertical-relative:page" from="55.95pt,517.55pt" to="552.3pt,517.55pt" o:allowincell="f" strokeweight="1pt">
            <w10:wrap anchorx="page" anchory="page"/>
          </v:line>
        </w:pict>
      </w:r>
      <w:r>
        <w:rPr>
          <w:noProof/>
        </w:rPr>
        <w:pict>
          <v:line id="_x0000_s1727" style="position:absolute;z-index:-250940416;mso-position-horizontal-relative:page;mso-position-vertical-relative:page" from="55.95pt,482.3pt" to="552.3pt,482.3pt" o:allowincell="f" strokeweight="1pt">
            <w10:wrap anchorx="page" anchory="page"/>
          </v:line>
        </w:pict>
      </w:r>
      <w:r>
        <w:rPr>
          <w:noProof/>
        </w:rPr>
        <w:pict>
          <v:line id="_x0000_s1728" style="position:absolute;z-index:-250939392;mso-position-horizontal-relative:page;mso-position-vertical-relative:page" from="55.95pt,443.35pt" to="552.3pt,443.35pt" o:allowincell="f" strokeweight="1pt">
            <w10:wrap anchorx="page" anchory="page"/>
          </v:line>
        </w:pict>
      </w:r>
      <w:r>
        <w:rPr>
          <w:noProof/>
        </w:rPr>
        <w:pict>
          <v:line id="_x0000_s1729" style="position:absolute;z-index:-250938368;mso-position-horizontal-relative:page;mso-position-vertical-relative:page" from="55.95pt,404.4pt" to="552.3pt,404.4pt" o:allowincell="f" strokeweight="1pt">
            <w10:wrap anchorx="page" anchory="page"/>
          </v:line>
        </w:pict>
      </w:r>
      <w:r>
        <w:rPr>
          <w:noProof/>
        </w:rPr>
        <w:pict>
          <v:line id="_x0000_s1730" style="position:absolute;z-index:-250937344;mso-position-horizontal-relative:page;mso-position-vertical-relative:page" from="55.95pt,365.45pt" to="552.3pt,365.45pt" o:allowincell="f" strokeweight="1pt">
            <w10:wrap anchorx="page" anchory="page"/>
          </v:line>
        </w:pict>
      </w:r>
      <w:r>
        <w:rPr>
          <w:noProof/>
        </w:rPr>
        <w:pict>
          <v:line id="_x0000_s1731" style="position:absolute;z-index:-250936320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1. Підвищення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конкурентноздатності</w:t>
      </w:r>
      <w:proofErr w:type="spellEnd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 вітчизняної медичної науки в галузі теоретичних та прикладних досліджень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284,0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220,0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230,0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260,0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265,0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поданих заявок на отримання охоронних документів на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об"єкти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права інтелектуальної власності</w:t>
      </w:r>
    </w:p>
    <w:p w:rsidR="004E1287" w:rsidRDefault="00020E0D">
      <w:pPr>
        <w:framePr w:w="1064" w:h="225" w:hRule="exact" w:wrap="auto" w:vAnchor="page" w:hAnchor="page" w:x="5894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234,0</w:t>
      </w:r>
    </w:p>
    <w:p w:rsidR="004E1287" w:rsidRDefault="00020E0D">
      <w:pPr>
        <w:framePr w:w="1036" w:h="225" w:hRule="exact" w:wrap="auto" w:vAnchor="page" w:hAnchor="page" w:x="6958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200,0</w:t>
      </w:r>
    </w:p>
    <w:p w:rsidR="004E1287" w:rsidRDefault="00020E0D">
      <w:pPr>
        <w:framePr w:w="1022" w:h="225" w:hRule="exact" w:wrap="auto" w:vAnchor="page" w:hAnchor="page" w:x="7980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210,0</w:t>
      </w:r>
    </w:p>
    <w:p w:rsidR="004E1287" w:rsidRDefault="00020E0D">
      <w:pPr>
        <w:framePr w:w="1022" w:h="225" w:hRule="exact" w:wrap="auto" w:vAnchor="page" w:hAnchor="page" w:x="8932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234,0</w:t>
      </w:r>
    </w:p>
    <w:p w:rsidR="004E1287" w:rsidRDefault="00020E0D">
      <w:pPr>
        <w:framePr w:w="1006" w:h="225" w:hRule="exact" w:wrap="auto" w:vAnchor="page" w:hAnchor="page" w:x="10049" w:y="635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240,0 </w:t>
      </w:r>
    </w:p>
    <w:p w:rsidR="004E1287" w:rsidRDefault="00020E0D">
      <w:pPr>
        <w:framePr w:w="700" w:h="210" w:hRule="exact" w:wrap="auto" w:vAnchor="page" w:hAnchor="page" w:x="5138" w:y="635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635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отриманих у патентних відомствах охоронних документів на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об"єкти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права інтелектуальної власності</w:t>
      </w:r>
    </w:p>
    <w:p w:rsidR="004E1287" w:rsidRDefault="00020E0D">
      <w:pPr>
        <w:framePr w:w="1064" w:h="225" w:hRule="exact" w:wrap="auto" w:vAnchor="page" w:hAnchor="page" w:x="5894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36" w:h="225" w:hRule="exact" w:wrap="auto" w:vAnchor="page" w:hAnchor="page" w:x="6958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7980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22" w:h="225" w:hRule="exact" w:wrap="auto" w:vAnchor="page" w:hAnchor="page" w:x="8932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</w:t>
      </w:r>
    </w:p>
    <w:p w:rsidR="004E1287" w:rsidRDefault="00020E0D">
      <w:pPr>
        <w:framePr w:w="1006" w:h="225" w:hRule="exact" w:wrap="auto" w:vAnchor="page" w:hAnchor="page" w:x="10049" w:y="736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80,0 </w:t>
      </w:r>
    </w:p>
    <w:p w:rsidR="004E1287" w:rsidRDefault="00020E0D">
      <w:pPr>
        <w:framePr w:w="700" w:h="210" w:hRule="exact" w:wrap="auto" w:vAnchor="page" w:hAnchor="page" w:x="5138" w:y="736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736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охороноспроможних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науково-дослідних робіт у загальній кількості завершених НДР</w:t>
      </w:r>
    </w:p>
    <w:p w:rsidR="004E1287" w:rsidRDefault="00020E0D">
      <w:pPr>
        <w:framePr w:w="1064" w:h="225" w:hRule="exact" w:wrap="auto" w:vAnchor="page" w:hAnchor="page" w:x="5894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850,0</w:t>
      </w:r>
    </w:p>
    <w:p w:rsidR="004E1287" w:rsidRDefault="00020E0D">
      <w:pPr>
        <w:framePr w:w="1036" w:h="225" w:hRule="exact" w:wrap="auto" w:vAnchor="page" w:hAnchor="page" w:x="6958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525,0</w:t>
      </w:r>
    </w:p>
    <w:p w:rsidR="004E1287" w:rsidRDefault="00020E0D">
      <w:pPr>
        <w:framePr w:w="1022" w:h="225" w:hRule="exact" w:wrap="auto" w:vAnchor="page" w:hAnchor="page" w:x="7980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528,0</w:t>
      </w:r>
    </w:p>
    <w:p w:rsidR="004E1287" w:rsidRDefault="00020E0D">
      <w:pPr>
        <w:framePr w:w="1022" w:h="225" w:hRule="exact" w:wrap="auto" w:vAnchor="page" w:hAnchor="page" w:x="8932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533,0</w:t>
      </w:r>
    </w:p>
    <w:p w:rsidR="004E1287" w:rsidRDefault="00020E0D">
      <w:pPr>
        <w:framePr w:w="1006" w:h="225" w:hRule="exact" w:wrap="auto" w:vAnchor="page" w:hAnchor="page" w:x="10049" w:y="814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540,0 </w:t>
      </w:r>
    </w:p>
    <w:p w:rsidR="004E1287" w:rsidRDefault="00020E0D">
      <w:pPr>
        <w:framePr w:w="700" w:h="210" w:hRule="exact" w:wrap="auto" w:vAnchor="page" w:hAnchor="page" w:x="5138" w:y="814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814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створених та впроваджених нових методів діагностики, лікування та профілактики</w:t>
      </w:r>
    </w:p>
    <w:p w:rsidR="004E1287" w:rsidRDefault="00020E0D">
      <w:pPr>
        <w:framePr w:w="1064" w:h="225" w:hRule="exact" w:wrap="auto" w:vAnchor="page" w:hAnchor="page" w:x="5894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134,0</w:t>
      </w:r>
    </w:p>
    <w:p w:rsidR="004E1287" w:rsidRDefault="00020E0D">
      <w:pPr>
        <w:framePr w:w="1036" w:h="225" w:hRule="exact" w:wrap="auto" w:vAnchor="page" w:hAnchor="page" w:x="6958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140,0</w:t>
      </w:r>
    </w:p>
    <w:p w:rsidR="004E1287" w:rsidRDefault="00020E0D">
      <w:pPr>
        <w:framePr w:w="1022" w:h="225" w:hRule="exact" w:wrap="auto" w:vAnchor="page" w:hAnchor="page" w:x="7980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145,0</w:t>
      </w:r>
    </w:p>
    <w:p w:rsidR="004E1287" w:rsidRDefault="00020E0D">
      <w:pPr>
        <w:framePr w:w="1022" w:h="225" w:hRule="exact" w:wrap="auto" w:vAnchor="page" w:hAnchor="page" w:x="8932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150,0</w:t>
      </w:r>
    </w:p>
    <w:p w:rsidR="004E1287" w:rsidRDefault="00020E0D">
      <w:pPr>
        <w:framePr w:w="1006" w:h="225" w:hRule="exact" w:wrap="auto" w:vAnchor="page" w:hAnchor="page" w:x="10049" w:y="892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155,0 </w:t>
      </w:r>
    </w:p>
    <w:p w:rsidR="004E1287" w:rsidRDefault="00020E0D">
      <w:pPr>
        <w:framePr w:w="700" w:h="210" w:hRule="exact" w:wrap="auto" w:vAnchor="page" w:hAnchor="page" w:x="5138" w:y="892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8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опублікованих монографій, посібників, підручників, довідників, атласів</w:t>
      </w:r>
    </w:p>
    <w:p w:rsidR="004E1287" w:rsidRDefault="00020E0D">
      <w:pPr>
        <w:framePr w:w="10104" w:h="240" w:hRule="exact" w:wrap="auto" w:vAnchor="page" w:hAnchor="page" w:x="1082" w:y="973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Надання пацієнтам високоспеціалізованої медичної та консультативно-поліклінічної допомоги</w:t>
      </w:r>
    </w:p>
    <w:p w:rsidR="004E1287" w:rsidRDefault="00020E0D">
      <w:pPr>
        <w:framePr w:w="1064" w:h="225" w:hRule="exact" w:wrap="auto" w:vAnchor="page" w:hAnchor="page" w:x="5894" w:y="10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119,7</w:t>
      </w:r>
    </w:p>
    <w:p w:rsidR="004E1287" w:rsidRDefault="00020E0D">
      <w:pPr>
        <w:framePr w:w="1036" w:h="225" w:hRule="exact" w:wrap="auto" w:vAnchor="page" w:hAnchor="page" w:x="6958" w:y="10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103,8</w:t>
      </w:r>
    </w:p>
    <w:p w:rsidR="004E1287" w:rsidRDefault="00020E0D">
      <w:pPr>
        <w:framePr w:w="1022" w:h="225" w:hRule="exact" w:wrap="auto" w:vAnchor="page" w:hAnchor="page" w:x="7980" w:y="10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104,5</w:t>
      </w:r>
    </w:p>
    <w:p w:rsidR="004E1287" w:rsidRDefault="00020E0D">
      <w:pPr>
        <w:framePr w:w="1022" w:h="225" w:hRule="exact" w:wrap="auto" w:vAnchor="page" w:hAnchor="page" w:x="8932" w:y="10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105,0</w:t>
      </w:r>
    </w:p>
    <w:p w:rsidR="004E1287" w:rsidRDefault="00020E0D">
      <w:pPr>
        <w:framePr w:w="1006" w:h="225" w:hRule="exact" w:wrap="auto" w:vAnchor="page" w:hAnchor="page" w:x="10049" w:y="100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105,5 </w:t>
      </w:r>
    </w:p>
    <w:p w:rsidR="004E1287" w:rsidRDefault="00020E0D">
      <w:pPr>
        <w:framePr w:w="700" w:h="210" w:hRule="exact" w:wrap="auto" w:vAnchor="page" w:hAnchor="page" w:x="5138" w:y="100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00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пролікованих пацієнтів</w:t>
      </w:r>
    </w:p>
    <w:p w:rsidR="004E1287" w:rsidRDefault="00020E0D">
      <w:pPr>
        <w:framePr w:w="1064" w:h="225" w:hRule="exact" w:wrap="auto" w:vAnchor="page" w:hAnchor="page" w:x="5894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64,5</w:t>
      </w:r>
    </w:p>
    <w:p w:rsidR="004E1287" w:rsidRDefault="00020E0D">
      <w:pPr>
        <w:framePr w:w="1036" w:h="225" w:hRule="exact" w:wrap="auto" w:vAnchor="page" w:hAnchor="page" w:x="6958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51,0</w:t>
      </w:r>
    </w:p>
    <w:p w:rsidR="004E1287" w:rsidRDefault="00020E0D">
      <w:pPr>
        <w:framePr w:w="1022" w:h="225" w:hRule="exact" w:wrap="auto" w:vAnchor="page" w:hAnchor="page" w:x="7980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51,5</w:t>
      </w:r>
    </w:p>
    <w:p w:rsidR="004E1287" w:rsidRDefault="00020E0D">
      <w:pPr>
        <w:framePr w:w="1022" w:h="225" w:hRule="exact" w:wrap="auto" w:vAnchor="page" w:hAnchor="page" w:x="8932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52,0</w:t>
      </w:r>
    </w:p>
    <w:p w:rsidR="004E1287" w:rsidRDefault="00020E0D">
      <w:pPr>
        <w:framePr w:w="1006" w:h="225" w:hRule="exact" w:wrap="auto" w:vAnchor="page" w:hAnchor="page" w:x="10049" w:y="1041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52,5 </w:t>
      </w:r>
    </w:p>
    <w:p w:rsidR="004E1287" w:rsidRDefault="00020E0D">
      <w:pPr>
        <w:framePr w:w="700" w:h="210" w:hRule="exact" w:wrap="auto" w:vAnchor="page" w:hAnchor="page" w:x="5138" w:y="1041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тис.од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1041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хірургічних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втручань</w:t>
      </w:r>
      <w:proofErr w:type="spellEnd"/>
    </w:p>
    <w:p w:rsidR="004E1287" w:rsidRDefault="00020E0D">
      <w:pPr>
        <w:framePr w:w="1064" w:h="225" w:hRule="exact" w:wrap="auto" w:vAnchor="page" w:hAnchor="page" w:x="5894" w:y="107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1 499,9</w:t>
      </w:r>
    </w:p>
    <w:p w:rsidR="004E1287" w:rsidRDefault="00020E0D">
      <w:pPr>
        <w:framePr w:w="1036" w:h="225" w:hRule="exact" w:wrap="auto" w:vAnchor="page" w:hAnchor="page" w:x="6958" w:y="107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1 402,6</w:t>
      </w:r>
    </w:p>
    <w:p w:rsidR="004E1287" w:rsidRDefault="00020E0D">
      <w:pPr>
        <w:framePr w:w="1022" w:h="225" w:hRule="exact" w:wrap="auto" w:vAnchor="page" w:hAnchor="page" w:x="7980" w:y="107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1 403,0</w:t>
      </w:r>
    </w:p>
    <w:p w:rsidR="004E1287" w:rsidRDefault="00020E0D">
      <w:pPr>
        <w:framePr w:w="1022" w:h="225" w:hRule="exact" w:wrap="auto" w:vAnchor="page" w:hAnchor="page" w:x="8932" w:y="107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1 404,0</w:t>
      </w:r>
    </w:p>
    <w:p w:rsidR="004E1287" w:rsidRDefault="00020E0D">
      <w:pPr>
        <w:framePr w:w="1006" w:h="225" w:hRule="exact" w:wrap="auto" w:vAnchor="page" w:hAnchor="page" w:x="10049" w:y="1079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1 404,5 </w:t>
      </w:r>
    </w:p>
    <w:p w:rsidR="004E1287" w:rsidRDefault="00020E0D">
      <w:pPr>
        <w:framePr w:w="700" w:h="210" w:hRule="exact" w:wrap="auto" w:vAnchor="page" w:hAnchor="page" w:x="5138" w:y="1079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240" w:hRule="exact" w:wrap="auto" w:vAnchor="page" w:hAnchor="page" w:x="1082" w:y="1079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лікарських відвідувань</w:t>
      </w:r>
    </w:p>
    <w:p w:rsidR="004E1287" w:rsidRDefault="00020E0D">
      <w:pPr>
        <w:framePr w:w="1064" w:h="225" w:hRule="exact" w:wrap="auto" w:vAnchor="page" w:hAnchor="page" w:x="5894" w:y="111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38 188,0</w:t>
      </w:r>
    </w:p>
    <w:p w:rsidR="004E1287" w:rsidRDefault="00020E0D">
      <w:pPr>
        <w:framePr w:w="1036" w:h="225" w:hRule="exact" w:wrap="auto" w:vAnchor="page" w:hAnchor="page" w:x="6958" w:y="111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13 280,0</w:t>
      </w:r>
    </w:p>
    <w:p w:rsidR="004E1287" w:rsidRDefault="00020E0D">
      <w:pPr>
        <w:framePr w:w="1022" w:h="225" w:hRule="exact" w:wrap="auto" w:vAnchor="page" w:hAnchor="page" w:x="7980" w:y="111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13 280,0</w:t>
      </w:r>
    </w:p>
    <w:p w:rsidR="004E1287" w:rsidRDefault="00020E0D">
      <w:pPr>
        <w:framePr w:w="1022" w:h="225" w:hRule="exact" w:wrap="auto" w:vAnchor="page" w:hAnchor="page" w:x="8932" w:y="111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13 280,0</w:t>
      </w:r>
    </w:p>
    <w:p w:rsidR="004E1287" w:rsidRDefault="00020E0D">
      <w:pPr>
        <w:framePr w:w="1006" w:h="225" w:hRule="exact" w:wrap="auto" w:vAnchor="page" w:hAnchor="page" w:x="10049" w:y="1117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13 280,0 </w:t>
      </w:r>
    </w:p>
    <w:p w:rsidR="004E1287" w:rsidRDefault="00020E0D">
      <w:pPr>
        <w:framePr w:w="700" w:h="210" w:hRule="exact" w:wrap="auto" w:vAnchor="page" w:hAnchor="page" w:x="5138" w:y="1117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117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послуг з надання третинної (високоспеціалізованої) медичної допомоги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657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академія мистецтв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32" style="position:absolute;margin-left:56.65pt;margin-top:174.3pt;width:499.8pt;height:.65pt;z-index:-2509352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33" style="position:absolute;margin-left:56.65pt;margin-top:157.5pt;width:499.8pt;height:.65pt;z-index:-2509342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34" style="position:absolute;margin-left:56.65pt;margin-top:143.5pt;width:499.8pt;height:.65pt;z-index:-25093324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131,4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29 064,5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29 195,9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35 770,8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35 770,8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38 859,5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38 859,5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41 524,1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41 524,1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33 396,6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33 396,6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35" style="position:absolute;z-index:-250932224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736" style="position:absolute;z-index:-250931200;mso-position-horizontal-relative:page;mso-position-vertical-relative:page" from="55.95pt,367.05pt" to="552.3pt,367.05pt" o:allowincell="f" strokeweight="1pt">
            <w10:wrap anchorx="page" anchory="page"/>
          </v:line>
        </w:pict>
      </w:r>
      <w:r>
        <w:rPr>
          <w:noProof/>
        </w:rPr>
        <w:pict>
          <v:line id="_x0000_s1737" style="position:absolute;z-index:-250930176;mso-position-horizontal-relative:page;mso-position-vertical-relative:page" from="55.95pt,340.1pt" to="552.3pt,340.1pt" o:allowincell="f" strokeweight="1pt">
            <w10:wrap anchorx="page" anchory="page"/>
          </v:line>
        </w:pict>
      </w:r>
      <w:r>
        <w:rPr>
          <w:noProof/>
        </w:rPr>
        <w:pict>
          <v:line id="_x0000_s1738" style="position:absolute;z-index:-250929152;mso-position-horizontal-relative:page;mso-position-vertical-relative:page" from="55.95pt,313.15pt" to="552.3pt,313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Розвиток українського мистецтва, відродження національних традицій, проведення фундаментальних  культурологічних та мистецтвознавчих досліджень з історії становлення і розвитку художньої культури України.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848,0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822,0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836,0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849,0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852,0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створених творів у різних жанрах і видах мистецтва</w:t>
      </w:r>
    </w:p>
    <w:p w:rsidR="004E1287" w:rsidRDefault="00020E0D">
      <w:pPr>
        <w:framePr w:w="1064" w:h="225" w:hRule="exact" w:wrap="auto" w:vAnchor="page" w:hAnchor="page" w:x="5894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84,0</w:t>
      </w:r>
    </w:p>
    <w:p w:rsidR="004E1287" w:rsidRDefault="00020E0D">
      <w:pPr>
        <w:framePr w:w="1036" w:h="225" w:hRule="exact" w:wrap="auto" w:vAnchor="page" w:hAnchor="page" w:x="6958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112,0</w:t>
      </w:r>
    </w:p>
    <w:p w:rsidR="004E1287" w:rsidRDefault="00020E0D">
      <w:pPr>
        <w:framePr w:w="1022" w:h="225" w:hRule="exact" w:wrap="auto" w:vAnchor="page" w:hAnchor="page" w:x="7980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111,0</w:t>
      </w:r>
    </w:p>
    <w:p w:rsidR="004E1287" w:rsidRDefault="00020E0D">
      <w:pPr>
        <w:framePr w:w="1022" w:h="225" w:hRule="exact" w:wrap="auto" w:vAnchor="page" w:hAnchor="page" w:x="8932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111,0</w:t>
      </w:r>
    </w:p>
    <w:p w:rsidR="004E1287" w:rsidRDefault="00020E0D">
      <w:pPr>
        <w:framePr w:w="1006" w:h="225" w:hRule="exact" w:wrap="auto" w:vAnchor="page" w:hAnchor="page" w:x="10049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114,0 </w:t>
      </w:r>
    </w:p>
    <w:p w:rsidR="004E1287" w:rsidRDefault="00020E0D">
      <w:pPr>
        <w:framePr w:w="700" w:h="210" w:hRule="exact" w:wrap="auto" w:vAnchor="page" w:hAnchor="page" w:x="5138" w:y="632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63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публікацій в наукових виданнях</w:t>
      </w:r>
    </w:p>
    <w:p w:rsidR="004E1287" w:rsidRDefault="00020E0D">
      <w:pPr>
        <w:framePr w:w="1064" w:h="225" w:hRule="exact" w:wrap="auto" w:vAnchor="page" w:hAnchor="page" w:x="5894" w:y="6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36" w:h="225" w:hRule="exact" w:wrap="auto" w:vAnchor="page" w:hAnchor="page" w:x="6958" w:y="6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6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6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13,0</w:t>
      </w:r>
    </w:p>
    <w:p w:rsidR="004E1287" w:rsidRDefault="00020E0D">
      <w:pPr>
        <w:framePr w:w="1006" w:h="225" w:hRule="exact" w:wrap="auto" w:vAnchor="page" w:hAnchor="page" w:x="10049" w:y="686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686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686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впроваджених тем фундаментальних досліджень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658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академія правових наук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39" style="position:absolute;margin-left:56.65pt;margin-top:174.3pt;width:499.8pt;height:.65pt;z-index:-2509281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40" style="position:absolute;margin-left:56.65pt;margin-top:157.5pt;width:499.8pt;height:.65pt;z-index:-2509271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41" style="position:absolute;margin-left:56.65pt;margin-top:143.5pt;width:499.8pt;height:.65pt;z-index:-25092608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6 257,0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38 136,5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44 393,5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54 939,8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48 117,0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6 822,8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59 872,6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52 579,9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7 292,7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64 270,1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56 416,0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7 854,1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44 725,3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6 296,4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51 021,7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42" style="position:absolute;z-index:-250925056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743" style="position:absolute;z-index:-250924032;mso-position-horizontal-relative:page;mso-position-vertical-relative:page" from="55.95pt,439.05pt" to="552.3pt,439.05pt" o:allowincell="f" strokeweight="1pt">
            <w10:wrap anchorx="page" anchory="page"/>
          </v:line>
        </w:pict>
      </w:r>
      <w:r>
        <w:rPr>
          <w:noProof/>
        </w:rPr>
        <w:pict>
          <v:line id="_x0000_s1744" style="position:absolute;z-index:-250923008;mso-position-horizontal-relative:page;mso-position-vertical-relative:page" from="55.95pt,376.1pt" to="552.3pt,376.1pt" o:allowincell="f" strokeweight="1pt">
            <w10:wrap anchorx="page" anchory="page"/>
          </v:line>
        </w:pict>
      </w:r>
      <w:r>
        <w:rPr>
          <w:noProof/>
        </w:rPr>
        <w:pict>
          <v:line id="_x0000_s1745" style="position:absolute;z-index:-250921984;mso-position-horizontal-relative:page;mso-position-vertical-relative:page" from="55.95pt,337.15pt" to="552.3pt,337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Розвиток наукового потенціалу в галузі держави і права, сприяння інтеграції вітчизняної правової науки в європейський дослідницький простір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71,0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64,0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65,0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опублікованих монографій, підручників, науково- практичних посібників, збірників наукових статей і тез, коментарів законодавства</w:t>
      </w:r>
    </w:p>
    <w:p w:rsidR="004E1287" w:rsidRDefault="00020E0D">
      <w:pPr>
        <w:framePr w:w="1064" w:h="225" w:hRule="exact" w:wrap="auto" w:vAnchor="page" w:hAnchor="page" w:x="5894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61,0</w:t>
      </w:r>
    </w:p>
    <w:p w:rsidR="004E1287" w:rsidRDefault="00020E0D">
      <w:pPr>
        <w:framePr w:w="1036" w:h="225" w:hRule="exact" w:wrap="auto" w:vAnchor="page" w:hAnchor="page" w:x="6958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</w:t>
      </w:r>
    </w:p>
    <w:p w:rsidR="004E1287" w:rsidRDefault="00020E0D">
      <w:pPr>
        <w:framePr w:w="1022" w:h="225" w:hRule="exact" w:wrap="auto" w:vAnchor="page" w:hAnchor="page" w:x="7980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55,0</w:t>
      </w:r>
    </w:p>
    <w:p w:rsidR="004E1287" w:rsidRDefault="00020E0D">
      <w:pPr>
        <w:framePr w:w="1022" w:h="225" w:hRule="exact" w:wrap="auto" w:vAnchor="page" w:hAnchor="page" w:x="8932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56,0</w:t>
      </w:r>
    </w:p>
    <w:p w:rsidR="004E1287" w:rsidRDefault="00020E0D">
      <w:pPr>
        <w:framePr w:w="1006" w:h="225" w:hRule="exact" w:wrap="auto" w:vAnchor="page" w:hAnchor="page" w:x="10049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58,0 </w:t>
      </w:r>
    </w:p>
    <w:p w:rsidR="004E1287" w:rsidRDefault="00020E0D">
      <w:pPr>
        <w:framePr w:w="700" w:h="210" w:hRule="exact" w:wrap="auto" w:vAnchor="page" w:hAnchor="page" w:x="5138" w:y="680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8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Кількість розроблених проектів законів та інших нормативно- правових актів</w:t>
      </w:r>
    </w:p>
    <w:p w:rsidR="004E1287" w:rsidRDefault="00020E0D">
      <w:pPr>
        <w:framePr w:w="1064" w:h="225" w:hRule="exact" w:wrap="auto" w:vAnchor="page" w:hAnchor="page" w:x="5894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18,0</w:t>
      </w:r>
    </w:p>
    <w:p w:rsidR="004E1287" w:rsidRDefault="00020E0D">
      <w:pPr>
        <w:framePr w:w="1036" w:h="225" w:hRule="exact" w:wrap="auto" w:vAnchor="page" w:hAnchor="page" w:x="6958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27,0</w:t>
      </w:r>
    </w:p>
    <w:p w:rsidR="004E1287" w:rsidRDefault="00020E0D">
      <w:pPr>
        <w:framePr w:w="1022" w:h="225" w:hRule="exact" w:wrap="auto" w:vAnchor="page" w:hAnchor="page" w:x="8932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06" w:h="225" w:hRule="exact" w:wrap="auto" w:vAnchor="page" w:hAnchor="page" w:x="10049" w:y="758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33,0 </w:t>
      </w:r>
    </w:p>
    <w:p w:rsidR="004E1287" w:rsidRDefault="00020E0D">
      <w:pPr>
        <w:framePr w:w="700" w:h="210" w:hRule="exact" w:wrap="auto" w:vAnchor="page" w:hAnchor="page" w:x="5138" w:y="758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200" w:hRule="exact" w:wrap="auto" w:vAnchor="page" w:hAnchor="page" w:x="1082" w:y="75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Частка отриманих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свідоцтв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про реєстрацію авторських прав на службові твори від кількості поданих заявок на реєстрацію авторського права на службовий твір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659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Національна академія аграрних наук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46" style="position:absolute;margin-left:56.65pt;margin-top:174.3pt;width:499.8pt;height:.65pt;z-index:-2509209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47" style="position:absolute;margin-left:56.65pt;margin-top:157.5pt;width:499.8pt;height:.65pt;z-index:-2509199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48" style="position:absolute;margin-left:56.65pt;margin-top:143.5pt;width:499.8pt;height:.65pt;z-index:-25091891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767 932,9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441 572,5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1 209 505,4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1 306 506,4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310 454,1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996 052,3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1 337 706,9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341 654,6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996 052,3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1 364 831,6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368 779,3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996 052,3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286 064,6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996 052,3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1 282 116,9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49" style="position:absolute;z-index:-25091788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50" style="position:absolute;z-index:-250916864;mso-position-horizontal-relative:page;mso-position-vertical-relative:page" from="55.95pt,431.35pt" to="552.3pt,431.35pt" o:allowincell="f" strokeweight="1pt">
            <w10:wrap anchorx="page" anchory="page"/>
          </v:line>
        </w:pict>
      </w:r>
      <w:r>
        <w:rPr>
          <w:noProof/>
        </w:rPr>
        <w:pict>
          <v:line id="_x0000_s1751" style="position:absolute;z-index:-250915840;mso-position-horizontal-relative:page;mso-position-vertical-relative:page" from="55.95pt,380.4pt" to="552.3pt,380.4pt" o:allowincell="f" strokeweight="1pt">
            <w10:wrap anchorx="page" anchory="page"/>
          </v:line>
        </w:pict>
      </w:r>
      <w:r>
        <w:rPr>
          <w:noProof/>
        </w:rPr>
        <w:pict>
          <v:line id="_x0000_s1752" style="position:absolute;z-index:-250914816;mso-position-horizontal-relative:page;mso-position-vertical-relative:page" from="55.95pt,353.45pt" to="552.3pt,353.45pt" o:allowincell="f" strokeweight="1pt">
            <w10:wrap anchorx="page" anchory="page"/>
          </v:line>
        </w:pict>
      </w:r>
      <w:r>
        <w:rPr>
          <w:noProof/>
        </w:rPr>
        <w:pict>
          <v:line id="_x0000_s1753" style="position:absolute;z-index:-250913792;mso-position-horizontal-relative:page;mso-position-vertical-relative:page" from="55.95pt,326.5pt" to="552.3pt,326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Модернізація системи управління агропромислового комплексу та підвищення його ефективності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107,8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104,0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105,0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104,0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105,0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Індекс виробництва валової продукції сільського господарства у розрахунку на 100 га  сільськогосподарських угідь (у відсотках до попереднього року)</w:t>
      </w:r>
    </w:p>
    <w:p w:rsidR="004E1287" w:rsidRDefault="00020E0D">
      <w:pPr>
        <w:framePr w:w="1064" w:h="225" w:hRule="exact" w:wrap="auto" w:vAnchor="page" w:hAnchor="page" w:x="5894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271,0</w:t>
      </w:r>
    </w:p>
    <w:p w:rsidR="004E1287" w:rsidRDefault="00020E0D">
      <w:pPr>
        <w:framePr w:w="1036" w:h="225" w:hRule="exact" w:wrap="auto" w:vAnchor="page" w:hAnchor="page" w:x="6958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120,0</w:t>
      </w:r>
    </w:p>
    <w:p w:rsidR="004E1287" w:rsidRDefault="00020E0D">
      <w:pPr>
        <w:framePr w:w="1022" w:h="225" w:hRule="exact" w:wrap="auto" w:vAnchor="page" w:hAnchor="page" w:x="8932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120,0</w:t>
      </w:r>
    </w:p>
    <w:p w:rsidR="004E1287" w:rsidRDefault="00020E0D">
      <w:pPr>
        <w:framePr w:w="1006" w:h="225" w:hRule="exact" w:wrap="auto" w:vAnchor="page" w:hAnchor="page" w:x="10049" w:y="659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120,0 </w:t>
      </w:r>
    </w:p>
    <w:p w:rsidR="004E1287" w:rsidRDefault="00020E0D">
      <w:pPr>
        <w:framePr w:w="700" w:h="210" w:hRule="exact" w:wrap="auto" w:vAnchor="page" w:hAnchor="page" w:x="5138" w:y="659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659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отриманих заявок на видачу охоронних документів</w:t>
      </w:r>
    </w:p>
    <w:p w:rsidR="004E1287" w:rsidRDefault="00020E0D">
      <w:pPr>
        <w:framePr w:w="1064" w:h="225" w:hRule="exact" w:wrap="auto" w:vAnchor="page" w:hAnchor="page" w:x="5894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</w:t>
      </w:r>
    </w:p>
    <w:p w:rsidR="004E1287" w:rsidRDefault="00020E0D">
      <w:pPr>
        <w:framePr w:w="1036" w:h="225" w:hRule="exact" w:wrap="auto" w:vAnchor="page" w:hAnchor="page" w:x="6958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22" w:h="225" w:hRule="exact" w:wrap="auto" w:vAnchor="page" w:hAnchor="page" w:x="7980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12,0</w:t>
      </w:r>
    </w:p>
    <w:p w:rsidR="004E1287" w:rsidRDefault="00020E0D">
      <w:pPr>
        <w:framePr w:w="1022" w:h="225" w:hRule="exact" w:wrap="auto" w:vAnchor="page" w:hAnchor="page" w:x="8932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06" w:h="225" w:hRule="exact" w:wrap="auto" w:vAnchor="page" w:hAnchor="page" w:x="10049" w:y="712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10,0 </w:t>
      </w:r>
    </w:p>
    <w:p w:rsidR="004E1287" w:rsidRDefault="00020E0D">
      <w:pPr>
        <w:framePr w:w="700" w:h="210" w:hRule="exact" w:wrap="auto" w:vAnchor="page" w:hAnchor="page" w:x="5138" w:y="712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712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Кількість створених нових вакцин,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діагностикумів</w:t>
      </w:r>
      <w:proofErr w:type="spellEnd"/>
    </w:p>
    <w:p w:rsidR="004E1287" w:rsidRDefault="00020E0D">
      <w:pPr>
        <w:framePr w:w="1064" w:h="225" w:hRule="exact" w:wrap="auto" w:vAnchor="page" w:hAnchor="page" w:x="5894" w:y="76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35,0</w:t>
      </w:r>
    </w:p>
    <w:p w:rsidR="004E1287" w:rsidRDefault="00020E0D">
      <w:pPr>
        <w:framePr w:w="1036" w:h="225" w:hRule="exact" w:wrap="auto" w:vAnchor="page" w:hAnchor="page" w:x="6958" w:y="76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22" w:h="225" w:hRule="exact" w:wrap="auto" w:vAnchor="page" w:hAnchor="page" w:x="7980" w:y="76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8932" w:y="76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</w:t>
      </w:r>
    </w:p>
    <w:p w:rsidR="004E1287" w:rsidRDefault="00020E0D">
      <w:pPr>
        <w:framePr w:w="1006" w:h="225" w:hRule="exact" w:wrap="auto" w:vAnchor="page" w:hAnchor="page" w:x="10049" w:y="7668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30,0 </w:t>
      </w:r>
    </w:p>
    <w:p w:rsidR="004E1287" w:rsidRDefault="00020E0D">
      <w:pPr>
        <w:framePr w:w="700" w:h="210" w:hRule="exact" w:wrap="auto" w:vAnchor="page" w:hAnchor="page" w:x="5138" w:y="7668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766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розроблених і апробованих виробництвом методичних рекомендацій, стандартів, технічних регламентів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661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Фонд державного майна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54" style="position:absolute;margin-left:56.65pt;margin-top:174.3pt;width:499.8pt;height:.65pt;z-index:-2509127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55" style="position:absolute;margin-left:56.65pt;margin-top:157.5pt;width:499.8pt;height:.65pt;z-index:-2509117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56" style="position:absolute;margin-left:56.65pt;margin-top:143.5pt;width:499.8pt;height:.65pt;z-index:-25091072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209,6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349 043,2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349 252,8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467 652,7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466 639,3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1 013,4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494 928,9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493 864,8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1 064,1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523 117,0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521 999,7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1 117,3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711 010,8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959,7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711 970,5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57" style="position:absolute;z-index:-250909696;mso-position-horizontal-relative:page;mso-position-vertical-relative:page" from="54.05pt,332.2pt" to="552.3pt,332.2pt" o:allowincell="f" strokeweight="1pt">
            <w10:wrap anchorx="page" anchory="page"/>
          </v:line>
        </w:pict>
      </w:r>
      <w:r>
        <w:rPr>
          <w:noProof/>
        </w:rPr>
        <w:pict>
          <v:line id="_x0000_s1758" style="position:absolute;z-index:-25090867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59" style="position:absolute;z-index:-250907648;mso-position-horizontal-relative:page;mso-position-vertical-relative:page" from="55.95pt,393.6pt" to="552.3pt,393.6pt" o:allowincell="f" strokeweight="1pt">
            <w10:wrap anchorx="page" anchory="page"/>
          </v:line>
        </w:pict>
      </w:r>
      <w:r>
        <w:rPr>
          <w:noProof/>
        </w:rPr>
        <w:pict>
          <v:line id="_x0000_s1760" style="position:absolute;z-index:-250906624;mso-position-horizontal-relative:page;mso-position-vertical-relative:page" from="55.95pt,314.5pt" to="552.3pt,314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Масштабна прозора приватизація об'єктів державної власності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17,1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17,1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млрд.грн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72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Надходження до державного бюджету коштів від приватизації державного майна</w:t>
      </w:r>
    </w:p>
    <w:p w:rsidR="004E1287" w:rsidRDefault="00020E0D">
      <w:pPr>
        <w:framePr w:w="10104" w:h="240" w:hRule="exact" w:wrap="auto" w:vAnchor="page" w:hAnchor="page" w:x="1082" w:y="637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Реформа оренди державного майна</w:t>
      </w:r>
    </w:p>
    <w:p w:rsidR="004E1287" w:rsidRDefault="00020E0D">
      <w:pPr>
        <w:framePr w:w="1064" w:h="225" w:hRule="exact" w:wrap="auto" w:vAnchor="page" w:hAnchor="page" w:x="5894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1 200,0</w:t>
      </w:r>
    </w:p>
    <w:p w:rsidR="004E1287" w:rsidRDefault="00020E0D">
      <w:pPr>
        <w:framePr w:w="1036" w:h="225" w:hRule="exact" w:wrap="auto" w:vAnchor="page" w:hAnchor="page" w:x="6958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1 200,0</w:t>
      </w:r>
    </w:p>
    <w:p w:rsidR="004E1287" w:rsidRDefault="00020E0D">
      <w:pPr>
        <w:framePr w:w="1022" w:h="225" w:hRule="exact" w:wrap="auto" w:vAnchor="page" w:hAnchor="page" w:x="7980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1 270,0</w:t>
      </w:r>
    </w:p>
    <w:p w:rsidR="004E1287" w:rsidRDefault="00020E0D">
      <w:pPr>
        <w:framePr w:w="1022" w:h="225" w:hRule="exact" w:wrap="auto" w:vAnchor="page" w:hAnchor="page" w:x="8932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1 270,0</w:t>
      </w:r>
    </w:p>
    <w:p w:rsidR="004E1287" w:rsidRDefault="00020E0D">
      <w:pPr>
        <w:framePr w:w="1006" w:h="225" w:hRule="exact" w:wrap="auto" w:vAnchor="page" w:hAnchor="page" w:x="10049" w:y="667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1 270,0 </w:t>
      </w:r>
    </w:p>
    <w:p w:rsidR="004E1287" w:rsidRDefault="00020E0D">
      <w:pPr>
        <w:framePr w:w="700" w:h="210" w:hRule="exact" w:wrap="auto" w:vAnchor="page" w:hAnchor="page" w:x="5138" w:y="667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млн. грн.</w:t>
      </w:r>
    </w:p>
    <w:p w:rsidR="004E1287" w:rsidRDefault="00020E0D">
      <w:pPr>
        <w:framePr w:w="3272" w:h="1200" w:hRule="exact" w:wrap="auto" w:vAnchor="page" w:hAnchor="page" w:x="1082" w:y="667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Надходження коштів до державного бюджету від орендної плати за користування цілісним майновим комплексом та іншим державним майном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673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Центральна виборча комісія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61" style="position:absolute;margin-left:56.65pt;margin-top:174.3pt;width:499.8pt;height:.65pt;z-index:-2509056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62" style="position:absolute;margin-left:56.65pt;margin-top:157.5pt;width:499.8pt;height:.65pt;z-index:-2509045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63" style="position:absolute;margin-left:56.65pt;margin-top:143.5pt;width:499.8pt;height:.65pt;z-index:-25090355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4 776,5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175 821,6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180 598,1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407 024,5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407 024,5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381 449,8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381 449,8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402 825,1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402 825,1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4 874 611,7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4 874 611,7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64" style="position:absolute;z-index:-250902528;mso-position-horizontal-relative:page;mso-position-vertical-relative:page" from="54.05pt,489.6pt" to="552.3pt,489.6pt" o:allowincell="f" strokeweight="1pt">
            <w10:wrap anchorx="page" anchory="page"/>
          </v:line>
        </w:pict>
      </w:r>
      <w:r>
        <w:rPr>
          <w:noProof/>
        </w:rPr>
        <w:pict>
          <v:line id="_x0000_s1765" style="position:absolute;z-index:-250901504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766" style="position:absolute;z-index:-250900480;mso-position-horizontal-relative:page;mso-position-vertical-relative:page" from="55.95pt,553.95pt" to="552.3pt,553.95pt" o:allowincell="f" strokeweight="1pt">
            <w10:wrap anchorx="page" anchory="page"/>
          </v:line>
        </w:pict>
      </w:r>
      <w:r>
        <w:rPr>
          <w:noProof/>
        </w:rPr>
        <w:pict>
          <v:line id="_x0000_s1767" style="position:absolute;z-index:-250899456;mso-position-horizontal-relative:page;mso-position-vertical-relative:page" from="55.95pt,515pt" to="552.3pt,515pt" o:allowincell="f" strokeweight="1pt">
            <w10:wrap anchorx="page" anchory="page"/>
          </v:line>
        </w:pict>
      </w:r>
      <w:r>
        <w:rPr>
          <w:noProof/>
        </w:rPr>
        <w:pict>
          <v:line id="_x0000_s1768" style="position:absolute;z-index:-250898432;mso-position-horizontal-relative:page;mso-position-vertical-relative:page" from="55.95pt,471.9pt" to="552.3pt,471.9pt" o:allowincell="f" strokeweight="1pt">
            <w10:wrap anchorx="page" anchory="page"/>
          </v:line>
        </w:pict>
      </w:r>
      <w:r>
        <w:rPr>
          <w:noProof/>
        </w:rPr>
        <w:pict>
          <v:line id="_x0000_s1769" style="position:absolute;z-index:-250897408;mso-position-horizontal-relative:page;mso-position-vertical-relative:page" from="55.95pt,444.95pt" to="552.3pt,444.95pt" o:allowincell="f" strokeweight="1pt">
            <w10:wrap anchorx="page" anchory="page"/>
          </v:line>
        </w:pict>
      </w:r>
      <w:r>
        <w:rPr>
          <w:noProof/>
        </w:rPr>
        <w:pict>
          <v:line id="_x0000_s1770" style="position:absolute;z-index:-250896384;mso-position-horizontal-relative:page;mso-position-vertical-relative:page" from="55.95pt,406pt" to="552.3pt,406pt" o:allowincell="f" strokeweight="1pt">
            <w10:wrap anchorx="page" anchory="page"/>
          </v:line>
        </w:pict>
      </w:r>
      <w:r>
        <w:rPr>
          <w:noProof/>
        </w:rPr>
        <w:pict>
          <v:line id="_x0000_s1771" style="position:absolute;z-index:-250895360;mso-position-horizontal-relative:page;mso-position-vertical-relative:page" from="55.95pt,379.05pt" to="552.3pt,379.05pt" o:allowincell="f" strokeweight="1pt">
            <w10:wrap anchorx="page" anchory="page"/>
          </v:line>
        </w:pict>
      </w:r>
      <w:r>
        <w:rPr>
          <w:noProof/>
        </w:rPr>
        <w:pict>
          <v:line id="_x0000_s1772" style="position:absolute;z-index:-250894336;mso-position-horizontal-relative:page;mso-position-vertical-relative:page" from="55.95pt,352.1pt" to="552.3pt,352.1pt" o:allowincell="f" strokeweight="1pt">
            <w10:wrap anchorx="page" anchory="page"/>
          </v:line>
        </w:pict>
      </w:r>
      <w:r>
        <w:rPr>
          <w:noProof/>
        </w:rPr>
        <w:pict>
          <v:line id="_x0000_s1773" style="position:absolute;z-index:-250893312;mso-position-horizontal-relative:page;mso-position-vertical-relative:page" from="55.95pt,313.15pt" to="552.3pt,313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функціонування автоматизованої інформаційно-телекомунікаційної системи "Державний реєстр виборців"</w:t>
      </w:r>
    </w:p>
    <w:p w:rsidR="004E1287" w:rsidRDefault="00020E0D">
      <w:pPr>
        <w:framePr w:w="1064" w:h="225" w:hRule="exact" w:wrap="auto" w:vAnchor="page" w:hAnchor="page" w:x="5894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682,0</w:t>
      </w:r>
    </w:p>
    <w:p w:rsidR="004E1287" w:rsidRDefault="00020E0D">
      <w:pPr>
        <w:framePr w:w="1036" w:h="225" w:hRule="exact" w:wrap="auto" w:vAnchor="page" w:hAnchor="page" w:x="6958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982,0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736,0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736,0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736,0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органів (відділів) ведення Державного реєстру виборців</w:t>
      </w:r>
    </w:p>
    <w:p w:rsidR="004E1287" w:rsidRDefault="00020E0D">
      <w:pPr>
        <w:framePr w:w="1064" w:h="225" w:hRule="exact" w:wrap="auto" w:vAnchor="page" w:hAnchor="page" w:x="5894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36" w:h="225" w:hRule="exact" w:wrap="auto" w:vAnchor="page" w:hAnchor="page" w:x="6958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7980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22" w:h="225" w:hRule="exact" w:wrap="auto" w:vAnchor="page" w:hAnchor="page" w:x="8932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</w:t>
      </w:r>
    </w:p>
    <w:p w:rsidR="004E1287" w:rsidRDefault="00020E0D">
      <w:pPr>
        <w:framePr w:w="1006" w:h="225" w:hRule="exact" w:wrap="auto" w:vAnchor="page" w:hAnchor="page" w:x="10049" w:y="632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25,0 </w:t>
      </w:r>
    </w:p>
    <w:p w:rsidR="004E1287" w:rsidRDefault="00020E0D">
      <w:pPr>
        <w:framePr w:w="700" w:h="210" w:hRule="exact" w:wrap="auto" w:vAnchor="page" w:hAnchor="page" w:x="5138" w:y="632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632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регіональних органів адміністрування Державного реєстру виборців</w:t>
      </w:r>
    </w:p>
    <w:p w:rsidR="004E1287" w:rsidRDefault="00020E0D">
      <w:pPr>
        <w:framePr w:w="1064" w:h="225" w:hRule="exact" w:wrap="auto" w:vAnchor="page" w:hAnchor="page" w:x="5894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2 807,0</w:t>
      </w:r>
    </w:p>
    <w:p w:rsidR="004E1287" w:rsidRDefault="00020E0D">
      <w:pPr>
        <w:framePr w:w="1036" w:h="225" w:hRule="exact" w:wrap="auto" w:vAnchor="page" w:hAnchor="page" w:x="6958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2 807,0</w:t>
      </w:r>
    </w:p>
    <w:p w:rsidR="004E1287" w:rsidRDefault="00020E0D">
      <w:pPr>
        <w:framePr w:w="1022" w:h="225" w:hRule="exact" w:wrap="auto" w:vAnchor="page" w:hAnchor="page" w:x="7980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3 145,0</w:t>
      </w:r>
    </w:p>
    <w:p w:rsidR="004E1287" w:rsidRDefault="00020E0D">
      <w:pPr>
        <w:framePr w:w="1022" w:h="225" w:hRule="exact" w:wrap="auto" w:vAnchor="page" w:hAnchor="page" w:x="8932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3 145,0</w:t>
      </w:r>
    </w:p>
    <w:p w:rsidR="004E1287" w:rsidRDefault="00020E0D">
      <w:pPr>
        <w:framePr w:w="1006" w:h="225" w:hRule="exact" w:wrap="auto" w:vAnchor="page" w:hAnchor="page" w:x="10049" w:y="71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3 145,0 </w:t>
      </w:r>
    </w:p>
    <w:p w:rsidR="004E1287" w:rsidRDefault="00020E0D">
      <w:pPr>
        <w:framePr w:w="700" w:h="210" w:hRule="exact" w:wrap="auto" w:vAnchor="page" w:hAnchor="page" w:x="5138" w:y="710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71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автоматизованих робочих місць Державного реєстру виборців</w:t>
      </w:r>
    </w:p>
    <w:p w:rsidR="004E1287" w:rsidRDefault="00020E0D">
      <w:pPr>
        <w:framePr w:w="1064" w:h="225" w:hRule="exact" w:wrap="auto" w:vAnchor="page" w:hAnchor="page" w:x="5894" w:y="76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38 850 000,0</w:t>
      </w:r>
    </w:p>
    <w:p w:rsidR="004E1287" w:rsidRDefault="00020E0D">
      <w:pPr>
        <w:framePr w:w="1036" w:h="225" w:hRule="exact" w:wrap="auto" w:vAnchor="page" w:hAnchor="page" w:x="6958" w:y="76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38 850 000,0</w:t>
      </w:r>
    </w:p>
    <w:p w:rsidR="004E1287" w:rsidRDefault="00020E0D">
      <w:pPr>
        <w:framePr w:w="1022" w:h="225" w:hRule="exact" w:wrap="auto" w:vAnchor="page" w:hAnchor="page" w:x="7980" w:y="76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38 850 000,0</w:t>
      </w:r>
    </w:p>
    <w:p w:rsidR="004E1287" w:rsidRDefault="00020E0D">
      <w:pPr>
        <w:framePr w:w="1022" w:h="225" w:hRule="exact" w:wrap="auto" w:vAnchor="page" w:hAnchor="page" w:x="8932" w:y="76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38 850 000,0</w:t>
      </w:r>
    </w:p>
    <w:p w:rsidR="004E1287" w:rsidRDefault="00020E0D">
      <w:pPr>
        <w:framePr w:w="1006" w:h="225" w:hRule="exact" w:wrap="auto" w:vAnchor="page" w:hAnchor="page" w:x="10049" w:y="764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38 850 000,0 </w:t>
      </w:r>
    </w:p>
    <w:p w:rsidR="004E1287" w:rsidRDefault="00020E0D">
      <w:pPr>
        <w:framePr w:w="700" w:h="210" w:hRule="exact" w:wrap="auto" w:vAnchor="page" w:hAnchor="page" w:x="5138" w:y="764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764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записів про осіб у базі даних Державного реєстру виборців</w:t>
      </w:r>
    </w:p>
    <w:p w:rsidR="004E1287" w:rsidRDefault="00020E0D">
      <w:pPr>
        <w:framePr w:w="1064" w:h="225" w:hRule="exact" w:wrap="auto" w:vAnchor="page" w:hAnchor="page" w:x="5894" w:y="8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77 090,0</w:t>
      </w:r>
    </w:p>
    <w:p w:rsidR="004E1287" w:rsidRDefault="00020E0D">
      <w:pPr>
        <w:framePr w:w="1036" w:h="225" w:hRule="exact" w:wrap="auto" w:vAnchor="page" w:hAnchor="page" w:x="6958" w:y="8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77 090,0</w:t>
      </w:r>
    </w:p>
    <w:p w:rsidR="004E1287" w:rsidRDefault="00020E0D">
      <w:pPr>
        <w:framePr w:w="1022" w:h="225" w:hRule="exact" w:wrap="auto" w:vAnchor="page" w:hAnchor="page" w:x="7980" w:y="8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43 545,0</w:t>
      </w:r>
    </w:p>
    <w:p w:rsidR="004E1287" w:rsidRDefault="00020E0D">
      <w:pPr>
        <w:framePr w:w="1022" w:h="225" w:hRule="exact" w:wrap="auto" w:vAnchor="page" w:hAnchor="page" w:x="8932" w:y="8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10 000,0</w:t>
      </w:r>
    </w:p>
    <w:p w:rsidR="004E1287" w:rsidRDefault="00020E0D">
      <w:pPr>
        <w:framePr w:w="1006" w:h="225" w:hRule="exact" w:wrap="auto" w:vAnchor="page" w:hAnchor="page" w:x="10049" w:y="818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10 000,0 </w:t>
      </w:r>
    </w:p>
    <w:p w:rsidR="004E1287" w:rsidRDefault="00020E0D">
      <w:pPr>
        <w:framePr w:w="700" w:h="210" w:hRule="exact" w:wrap="auto" w:vAnchor="page" w:hAnchor="page" w:x="5138" w:y="818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818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виборчих дільниць,  для яких виготовлено попередні та уточнені списки виборців</w:t>
      </w:r>
    </w:p>
    <w:p w:rsidR="004E1287" w:rsidRDefault="00020E0D">
      <w:pPr>
        <w:framePr w:w="1064" w:h="225" w:hRule="exact" w:wrap="auto" w:vAnchor="page" w:hAnchor="page" w:x="5894" w:y="89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92,2</w:t>
      </w:r>
    </w:p>
    <w:p w:rsidR="004E1287" w:rsidRDefault="00020E0D">
      <w:pPr>
        <w:framePr w:w="1036" w:h="225" w:hRule="exact" w:wrap="auto" w:vAnchor="page" w:hAnchor="page" w:x="6958" w:y="89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92,2</w:t>
      </w:r>
    </w:p>
    <w:p w:rsidR="004E1287" w:rsidRDefault="00020E0D">
      <w:pPr>
        <w:framePr w:w="1022" w:h="225" w:hRule="exact" w:wrap="auto" w:vAnchor="page" w:hAnchor="page" w:x="7980" w:y="89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90,9</w:t>
      </w:r>
    </w:p>
    <w:p w:rsidR="004E1287" w:rsidRDefault="00020E0D">
      <w:pPr>
        <w:framePr w:w="1022" w:h="225" w:hRule="exact" w:wrap="auto" w:vAnchor="page" w:hAnchor="page" w:x="8932" w:y="89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93,2</w:t>
      </w:r>
    </w:p>
    <w:p w:rsidR="004E1287" w:rsidRDefault="00020E0D">
      <w:pPr>
        <w:framePr w:w="1006" w:h="225" w:hRule="exact" w:wrap="auto" w:vAnchor="page" w:hAnchor="page" w:x="10049" w:y="8959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93,2 </w:t>
      </w:r>
    </w:p>
    <w:p w:rsidR="004E1287" w:rsidRDefault="00020E0D">
      <w:pPr>
        <w:framePr w:w="700" w:h="210" w:hRule="exact" w:wrap="auto" w:vAnchor="page" w:hAnchor="page" w:x="5138" w:y="8959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895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Повнота та достовірність відомостей Державного реєстру виборців</w:t>
      </w:r>
    </w:p>
    <w:p w:rsidR="004E1287" w:rsidRDefault="00020E0D">
      <w:pPr>
        <w:framePr w:w="10104" w:h="240" w:hRule="exact" w:wrap="auto" w:vAnchor="page" w:hAnchor="page" w:x="1082" w:y="952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Забезпечення проведення місцевих виборів</w:t>
      </w:r>
    </w:p>
    <w:p w:rsidR="004E1287" w:rsidRDefault="00020E0D">
      <w:pPr>
        <w:framePr w:w="1064" w:h="225" w:hRule="exact" w:wrap="auto" w:vAnchor="page" w:hAnchor="page" w:x="5894" w:y="98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96,0</w:t>
      </w:r>
    </w:p>
    <w:p w:rsidR="004E1287" w:rsidRDefault="00020E0D">
      <w:pPr>
        <w:framePr w:w="1036" w:h="225" w:hRule="exact" w:wrap="auto" w:vAnchor="page" w:hAnchor="page" w:x="6958" w:y="98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96,0</w:t>
      </w:r>
    </w:p>
    <w:p w:rsidR="004E1287" w:rsidRDefault="00020E0D">
      <w:pPr>
        <w:framePr w:w="1022" w:h="225" w:hRule="exact" w:wrap="auto" w:vAnchor="page" w:hAnchor="page" w:x="7980" w:y="98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8 993,0</w:t>
      </w:r>
    </w:p>
    <w:p w:rsidR="004E1287" w:rsidRDefault="00020E0D">
      <w:pPr>
        <w:framePr w:w="1022" w:h="225" w:hRule="exact" w:wrap="auto" w:vAnchor="page" w:hAnchor="page" w:x="8932" w:y="98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98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982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480" w:hRule="exact" w:wrap="auto" w:vAnchor="page" w:hAnchor="page" w:x="1082" w:y="982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територіальних виборчих комісій</w:t>
      </w:r>
    </w:p>
    <w:p w:rsidR="004E1287" w:rsidRDefault="00020E0D">
      <w:pPr>
        <w:framePr w:w="1064" w:h="225" w:hRule="exact" w:wrap="auto" w:vAnchor="page" w:hAnchor="page" w:x="5894" w:y="103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36" w:h="225" w:hRule="exact" w:wrap="auto" w:vAnchor="page" w:hAnchor="page" w:x="6958" w:y="103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7980" w:y="103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22" w:h="225" w:hRule="exact" w:wrap="auto" w:vAnchor="page" w:hAnchor="page" w:x="8932" w:y="103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</w:t>
      </w:r>
    </w:p>
    <w:p w:rsidR="004E1287" w:rsidRDefault="00020E0D">
      <w:pPr>
        <w:framePr w:w="1006" w:h="225" w:hRule="exact" w:wrap="auto" w:vAnchor="page" w:hAnchor="page" w:x="10049" w:y="1036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100,0 </w:t>
      </w:r>
    </w:p>
    <w:p w:rsidR="004E1287" w:rsidRDefault="00020E0D">
      <w:pPr>
        <w:framePr w:w="700" w:h="210" w:hRule="exact" w:wrap="auto" w:vAnchor="page" w:hAnchor="page" w:x="5138" w:y="1036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036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Повнота та достовірність інформації, отриманої від територіальних виборчих комісій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674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Центральна виборча комісія (загальнодержавні видатки та кредитування)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74" style="position:absolute;margin-left:56.65pt;margin-top:174.3pt;width:499.8pt;height:.65pt;z-index:-2508922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75" style="position:absolute;margin-left:56.65pt;margin-top:157.5pt;width:499.8pt;height:.65pt;z-index:-2508912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76" style="position:absolute;margin-left:56.65pt;margin-top:143.5pt;width:499.8pt;height:.65pt;z-index:-25089024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36 580,3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36 580,3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2 154 988,0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2 154 988,0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247 011,0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247 011,0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247 011,0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247 011,0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247 011,0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247 011,0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772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Вінницька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77" style="position:absolute;margin-left:56.65pt;margin-top:174.3pt;width:499.8pt;height:.65pt;z-index:-2508892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78" style="position:absolute;margin-left:56.65pt;margin-top:157.5pt;width:499.8pt;height:.65pt;z-index:-2508881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79" style="position:absolute;margin-left:56.65pt;margin-top:143.5pt;width:499.8pt;height:.65pt;z-index:-25088716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25 512,7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511 252,6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536 765,3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352 399,2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350 870,9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1 528,3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360 436,8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358 864,3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1 572,5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374 539,7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372 967,2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1 572,5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516 106,9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1 494,8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517 601,7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80" style="position:absolute;z-index:-25088614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81" style="position:absolute;z-index:-250885120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782" style="position:absolute;z-index:-25088409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773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Волинська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83" style="position:absolute;margin-left:56.65pt;margin-top:174.3pt;width:499.8pt;height:.65pt;z-index:-2508830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84" style="position:absolute;margin-left:56.65pt;margin-top:157.5pt;width:499.8pt;height:.65pt;z-index:-2508820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85" style="position:absolute;margin-left:56.65pt;margin-top:143.5pt;width:499.8pt;height:.65pt;z-index:-25088102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1 182 464,3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312 625,4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1 495 089,7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236 302,7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223 198,9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13 103,8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244 795,3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229 995,8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14 799,5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258 388,4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240 146,9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18 241,5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314 439,3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8 489,4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322 928,7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86" style="position:absolute;z-index:-250880000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87" style="position:absolute;z-index:-250878976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788" style="position:absolute;z-index:-250877952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1,3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1,6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2,1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2,3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0,9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0,8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774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Дніпропетровська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89" style="position:absolute;margin-left:56.65pt;margin-top:174.3pt;width:499.8pt;height:.65pt;z-index:-2508769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90" style="position:absolute;margin-left:56.65pt;margin-top:157.5pt;width:499.8pt;height:.65pt;z-index:-2508759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91" style="position:absolute;margin-left:56.65pt;margin-top:143.5pt;width:499.8pt;height:.65pt;z-index:-25087488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64 885,1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489 068,7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553 953,8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397 823,1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367 171,5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30 651,6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411 080,9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380 429,3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30 651,6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429 377,8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398 726,2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30 651,6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494 907,1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30 650,7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525 557,8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92" style="position:absolute;z-index:-25087385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93" style="position:absolute;z-index:-250872832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794" style="position:absolute;z-index:-250871808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3,7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3,1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3,6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8,5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Донецька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795" style="position:absolute;margin-left:56.65pt;margin-top:174.3pt;width:499.8pt;height:.65pt;z-index:-2508707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96" style="position:absolute;margin-left:56.65pt;margin-top:157.5pt;width:499.8pt;height:.65pt;z-index:-2508697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797" style="position:absolute;margin-left:56.65pt;margin-top:143.5pt;width:499.8pt;height:.65pt;z-index:-25086873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229 711,1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454 740,6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684 451,7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362 013,6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345 209,5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16 804,1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374 364,0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357 550,8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16 813,2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392 334,4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375 521,2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16 813,2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455 232,5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16 795,0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472 027,5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98" style="position:absolute;z-index:-25086771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799" style="position:absolute;z-index:-250866688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00" style="position:absolute;z-index:-250865664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6,2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7,7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8,1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776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Житомирська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01" style="position:absolute;margin-left:56.65pt;margin-top:174.3pt;width:499.8pt;height:.65pt;z-index:-2508646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02" style="position:absolute;margin-left:56.65pt;margin-top:157.5pt;width:499.8pt;height:.65pt;z-index:-25086361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03" style="position:absolute;margin-left:56.65pt;margin-top:143.5pt;width:499.8pt;height:.65pt;z-index:-25086259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22 929,2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443 606,3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466 535,5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334 982,6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305 042,8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29 939,8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350 605,3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314 304,2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36 301,1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364 249,4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327 948,3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36 301,1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429 673,1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19 449,8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449 122,9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04" style="position:absolute;z-index:-25086156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05" style="position:absolute;z-index:-250860544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06" style="position:absolute;z-index:-250859520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3,2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3,1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3,2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3,2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10,4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6,7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9,7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10,5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777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Закарпатська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07" style="position:absolute;margin-left:56.65pt;margin-top:174.3pt;width:499.8pt;height:.65pt;z-index:-2508584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08" style="position:absolute;margin-left:56.65pt;margin-top:157.5pt;width:499.8pt;height:.65pt;z-index:-25085747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09" style="position:absolute;margin-left:56.65pt;margin-top:143.5pt;width:499.8pt;height:.65pt;z-index:-25085644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26 360,2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347 713,9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374 074,1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237 504,1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235 480,5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2 023,6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244 777,6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242 754,0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2 023,6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255 737,7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253 714,1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2 023,6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325 267,0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2 050,0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327 317,0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10" style="position:absolute;z-index:-25085542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11" style="position:absolute;z-index:-250854400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12" style="position:absolute;z-index:-25085337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0,8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1,1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1,3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0,4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0,9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778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Запорізька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13" style="position:absolute;margin-left:56.65pt;margin-top:174.3pt;width:499.8pt;height:.65pt;z-index:-2508523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14" style="position:absolute;margin-left:56.65pt;margin-top:157.5pt;width:499.8pt;height:.65pt;z-index:-25085132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15" style="position:absolute;margin-left:56.65pt;margin-top:143.5pt;width:499.8pt;height:.65pt;z-index:-25085030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743 148,2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375 921,8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1 119 070,0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293 567,3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280 063,0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13 504,3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303 244,1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289 739,8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13 504,3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316 603,9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303 099,6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13 504,3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382 497,4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12 884,1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395 381,5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16" style="position:absolute;z-index:-250849280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17" style="position:absolute;z-index:-250848256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18" style="position:absolute;z-index:-250847232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2,5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0,9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1,7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0,8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779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Івано-Франківська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19" style="position:absolute;margin-left:56.65pt;margin-top:174.3pt;width:499.8pt;height:.65pt;z-index:-2508462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20" style="position:absolute;margin-left:56.65pt;margin-top:157.5pt;width:499.8pt;height:.65pt;z-index:-25084518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21" style="position:absolute;margin-left:56.65pt;margin-top:143.5pt;width:499.8pt;height:.65pt;z-index:-25084416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16 389,0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350 903,9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367 292,9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264 766,3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257 886,1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6 880,2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273 939,6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266 648,6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7 291,0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286 936,3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279 219,3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7 717,0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351 960,4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10 385,7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362 346,1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22" style="position:absolute;z-index:-25084313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23" style="position:absolute;z-index:-250842112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24" style="position:absolute;z-index:-250841088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6,5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6,7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6,8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6,9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8,4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8,3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8,1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7,9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Київська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25" style="position:absolute;margin-left:56.65pt;margin-top:174.3pt;width:499.8pt;height:.65pt;z-index:-2508400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26" style="position:absolute;margin-left:56.65pt;margin-top:157.5pt;width:499.8pt;height:.65pt;z-index:-25083904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27" style="position:absolute;margin-left:56.65pt;margin-top:143.5pt;width:499.8pt;height:.65pt;z-index:-25083801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63 091,5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493 090,1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556 181,6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380 031,7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352 471,0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27 560,7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389 683,4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362 121,7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27 561,7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404 768,3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377 205,6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27 562,7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500 649,5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12 716,1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513 365,6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28" style="position:absolute;z-index:-25083699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29" style="position:absolute;z-index:-250835968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30" style="position:absolute;z-index:-250834944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3,8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4,3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4,5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4,8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6,3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6,3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6,2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6,1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Кіровоградська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31" style="position:absolute;margin-left:56.65pt;margin-top:174.3pt;width:499.8pt;height:.65pt;z-index:-2508339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32" style="position:absolute;margin-left:56.65pt;margin-top:157.5pt;width:499.8pt;height:.65pt;z-index:-25083289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33" style="position:absolute;margin-left:56.65pt;margin-top:143.5pt;width:499.8pt;height:.65pt;z-index:-25083187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22 900,8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367 174,1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390 074,9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269 211,5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263 788,9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5 422,6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277 799,9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272 033,9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5 766,0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289 797,0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284 031,0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5 766,0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368 489,3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6 211,0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374 700,3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34" style="position:absolute;z-index:-25083084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35" style="position:absolute;z-index:-250829824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36" style="position:absolute;z-index:-250828800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782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Луганська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37" style="position:absolute;margin-left:56.65pt;margin-top:174.3pt;width:499.8pt;height:.65pt;z-index:-2508277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38" style="position:absolute;margin-left:56.65pt;margin-top:157.5pt;width:499.8pt;height:.65pt;z-index:-25082675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39" style="position:absolute;margin-left:56.65pt;margin-top:143.5pt;width:499.8pt;height:.65pt;z-index:-25082572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563 606,0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336 318,6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899 924,6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278 956,5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278 368,7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587,8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287 821,3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287 232,5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588,8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301 372,2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300 782,0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590,2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379 465,7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4 768,3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384 234,0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40" style="position:absolute;z-index:-25082470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41" style="position:absolute;z-index:-250823680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42" style="position:absolute;z-index:-25082265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0,4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0,4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2,2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2,1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1,1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783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Львівська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43" style="position:absolute;margin-left:56.65pt;margin-top:174.3pt;width:499.8pt;height:.65pt;z-index:-2508216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44" style="position:absolute;margin-left:56.65pt;margin-top:157.5pt;width:499.8pt;height:.65pt;z-index:-25082060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45" style="position:absolute;margin-left:56.65pt;margin-top:143.5pt;width:499.8pt;height:.65pt;z-index:-25081958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60 221,8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440 282,0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500 503,8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337 790,8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319 437,1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18 353,7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350 993,5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330 141,4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20 852,1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367 895,6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345 512,1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22 383,5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437 744,3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12 461,4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450 205,7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46" style="position:absolute;z-index:-250818560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47" style="position:absolute;z-index:-250817536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48" style="position:absolute;z-index:-250816512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1,9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6,9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6,8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6,7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6,6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6,5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784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Миколаївська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49" style="position:absolute;margin-left:56.65pt;margin-top:174.3pt;width:499.8pt;height:.65pt;z-index:-2508154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50" style="position:absolute;margin-left:56.65pt;margin-top:157.5pt;width:499.8pt;height:.65pt;z-index:-25081446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51" style="position:absolute;margin-left:56.65pt;margin-top:143.5pt;width:499.8pt;height:.65pt;z-index:-25081344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472 421,2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332 434,6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804 855,8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251 294,3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242 953,0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8 341,3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259 883,4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251 075,0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8 808,4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271 712,3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262 428,2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9 284,1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337 033,3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7 378,0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344 411,3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52" style="position:absolute;z-index:-25081241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53" style="position:absolute;z-index:-250811392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54" style="position:absolute;z-index:-250810368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2,7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2,1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2,7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3,1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3,1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0,7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Одеська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55" style="position:absolute;margin-left:56.65pt;margin-top:174.3pt;width:499.8pt;height:.65pt;z-index:-2508093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56" style="position:absolute;margin-left:56.65pt;margin-top:157.5pt;width:499.8pt;height:.65pt;z-index:-25080832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57" style="position:absolute;margin-left:56.65pt;margin-top:143.5pt;width:499.8pt;height:.65pt;z-index:-25080729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22 077,6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521 433,2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543 510,8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346 280,3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342 289,4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3 990,9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356 264,6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352 050,2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4 214,4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371 545,8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367 103,8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4 442,0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485 747,3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3 775,7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489 523,0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58" style="position:absolute;z-index:-25080627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59" style="position:absolute;z-index:-250805248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60" style="position:absolute;z-index:-250804224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noBreakHyphen/>
        <w:t>1,2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8,5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786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Полтавська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61" style="position:absolute;margin-left:56.65pt;margin-top:174.3pt;width:499.8pt;height:.65pt;z-index:-2508032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62" style="position:absolute;margin-left:56.65pt;margin-top:157.5pt;width:499.8pt;height:.65pt;z-index:-25080217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63" style="position:absolute;margin-left:56.65pt;margin-top:143.5pt;width:499.8pt;height:.65pt;z-index:-25080115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61 272,3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402 032,6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463 304,9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305 811,3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290 171,3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15 640,0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318 010,9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299 604,5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18 406,4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331 332,8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312 926,4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18 406,4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407 435,8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14 021,1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421 456,9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64" style="position:absolute;z-index:-25080012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65" style="position:absolute;z-index:-250799104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66" style="position:absolute;z-index:-250798080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1,8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787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Рівненська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67" style="position:absolute;margin-left:56.65pt;margin-top:174.3pt;width:499.8pt;height:.65pt;z-index:-2507970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68" style="position:absolute;margin-left:56.65pt;margin-top:157.5pt;width:499.8pt;height:.65pt;z-index:-25079603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69" style="position:absolute;margin-left:56.65pt;margin-top:143.5pt;width:499.8pt;height:.65pt;z-index:-25079500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25 177,1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317 691,7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342 868,8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239 303,3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229 212,5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10 090,8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247 033,8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236 519,1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10 514,7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257 802,7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247 057,3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10 745,4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320 116,0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8 865,9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328 981,9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70" style="position:absolute;z-index:-25079398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71" style="position:absolute;z-index:-250792960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72" style="position:absolute;z-index:-25079193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2,2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2,7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3,5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3,5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9,7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9,7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9,6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9,5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9,4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788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Сумська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73" style="position:absolute;margin-left:56.65pt;margin-top:174.3pt;width:499.8pt;height:.65pt;z-index:-2507909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74" style="position:absolute;margin-left:56.65pt;margin-top:157.5pt;width:499.8pt;height:.65pt;z-index:-25078988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75" style="position:absolute;margin-left:56.65pt;margin-top:143.5pt;width:499.8pt;height:.65pt;z-index:-25078886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639 664,6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346 203,3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985 867,9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254 374,8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250 013,7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4 361,1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262 750,3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258 171,1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4 579,2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274 517,2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269 865,9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4 651,3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348 161,2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4 129,8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352 291,0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76" style="position:absolute;z-index:-250787840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77" style="position:absolute;z-index:-250786816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78" style="position:absolute;z-index:-250785792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4,6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3,4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4,2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4,9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0,4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789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Тернопільська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79" style="position:absolute;margin-left:56.65pt;margin-top:174.3pt;width:499.8pt;height:.65pt;z-index:-2507847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80" style="position:absolute;margin-left:56.65pt;margin-top:157.5pt;width:499.8pt;height:.65pt;z-index:-25078374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81" style="position:absolute;margin-left:56.65pt;margin-top:143.5pt;width:499.8pt;height:.65pt;z-index:-25078272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24 728,4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345 736,5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370 464,9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255 908,9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244 706,7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11 202,2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262 666,5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251 345,1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11 321,4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273 062,8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261 964,0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11 098,8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347 732,3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9 677,7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357 410,0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82" style="position:absolute;z-index:-25078169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83" style="position:absolute;z-index:-250780672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84" style="position:absolute;z-index:-250779648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3,7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4,2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10,4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10,3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9,9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9,6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9,4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790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Харківська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85" style="position:absolute;margin-left:56.65pt;margin-top:174.3pt;width:499.8pt;height:.65pt;z-index:-2507786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86" style="position:absolute;margin-left:56.65pt;margin-top:157.5pt;width:499.8pt;height:.65pt;z-index:-25077760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87" style="position:absolute;margin-left:56.65pt;margin-top:143.5pt;width:499.8pt;height:.65pt;z-index:-25077657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17 991,0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534 597,8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552 588,8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396 014,5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383 159,0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12 855,5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407 289,0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394 433,5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12 855,5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424 375,4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411 519,9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12 855,5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538 961,4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11 741,4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550 702,8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88" style="position:absolute;z-index:-25077555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89" style="position:absolute;z-index:-250774528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90" style="position:absolute;z-index:-250773504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1,5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2,5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0,8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791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Херсонська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91" style="position:absolute;margin-left:56.65pt;margin-top:174.3pt;width:499.8pt;height:.65pt;z-index:-2507724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92" style="position:absolute;margin-left:56.65pt;margin-top:157.5pt;width:499.8pt;height:.65pt;z-index:-25077145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93" style="position:absolute;margin-left:56.65pt;margin-top:143.5pt;width:499.8pt;height:.65pt;z-index:-25077043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12 317,2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312 699,6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325 016,8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234 589,9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233 937,5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652,4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243 698,7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243 046,3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652,4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255 460,7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254 808,3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652,4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314 918,1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652,4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315 570,5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894" style="position:absolute;z-index:-250769408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895" style="position:absolute;z-index:-250768384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896" style="position:absolute;z-index:-250767360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3,5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3,5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2,5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2,5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0,3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792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Хмельницька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897" style="position:absolute;margin-left:56.65pt;margin-top:174.3pt;width:499.8pt;height:.65pt;z-index:-2507663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98" style="position:absolute;margin-left:56.65pt;margin-top:157.5pt;width:499.8pt;height:.65pt;z-index:-25076531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899" style="position:absolute;margin-left:56.65pt;margin-top:143.5pt;width:499.8pt;height:.65pt;z-index:-250764288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9 251,5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377 745,5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386 997,0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265 590,8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264 484,3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1 106,5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272 379,7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271 248,4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1 131,3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283 369,0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282 225,0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1 144,0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381 840,8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731,1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382 571,9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900" style="position:absolute;z-index:-250763264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901" style="position:absolute;z-index:-250762240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902" style="position:absolute;z-index:-250761216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noBreakHyphen/>
        <w:t>1,0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3,8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4,1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4,4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5,6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5,0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5,8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6,7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793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Черкаська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903" style="position:absolute;margin-left:56.65pt;margin-top:174.3pt;width:499.8pt;height:.65pt;z-index:-250760192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04" style="position:absolute;margin-left:56.65pt;margin-top:157.5pt;width:499.8pt;height:.65pt;z-index:-25075916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05" style="position:absolute;margin-left:56.65pt;margin-top:143.5pt;width:499.8pt;height:.65pt;z-index:-250758144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816 212,9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360 122,8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1 176 335,7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265 260,1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262 674,9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2 585,2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273 621,9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270 849,5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2 772,4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285 557,8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282 636,9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2 920,9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365 069,1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3 003,0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368 072,1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906" style="position:absolute;z-index:-250757120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907" style="position:absolute;z-index:-250756096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908" style="position:absolute;z-index:-250755072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1,1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0,6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4,5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1,1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794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Чернівецька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909" style="position:absolute;margin-left:56.65pt;margin-top:174.3pt;width:499.8pt;height:.65pt;z-index:-250754048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10" style="position:absolute;margin-left:56.65pt;margin-top:157.5pt;width:499.8pt;height:.65pt;z-index:-25075302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11" style="position:absolute;margin-left:56.65pt;margin-top:143.5pt;width:499.8pt;height:.65pt;z-index:-250752000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12 839,0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232 850,7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245 689,7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190 343,0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181 469,7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8 873,3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200 031,8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189 362,2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10 669,6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211 655,7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199 187,8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12 467,9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234 773,4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6 645,8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241 419,2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912" style="position:absolute;z-index:-250750976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913" style="position:absolute;z-index:-250749952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914" style="position:absolute;z-index:-250748928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9,0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7,5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7,5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7,5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7,5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795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Чернігівська обласна державна адміністрація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915" style="position:absolute;margin-left:56.65pt;margin-top:174.3pt;width:499.8pt;height:.65pt;z-index:-250747904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16" style="position:absolute;margin-left:56.65pt;margin-top:157.5pt;width:499.8pt;height:.65pt;z-index:-25074688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17" style="position:absolute;margin-left:56.65pt;margin-top:143.5pt;width:499.8pt;height:.65pt;z-index:-250745856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16 549,4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401 919,0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418 468,4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305 955,7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274 374,7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31 581,0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319 421,0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283 277,0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36 144,0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336 913,4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295 773,4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41 140,0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383 362,3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21 656,3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405 018,6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918" style="position:absolute;z-index:-250744832;mso-position-horizontal-relative:page;mso-position-vertical-relative:page" from="54.05pt,277.1pt" to="552.3pt,277.1pt" o:allowincell="f" strokeweight="1pt">
            <w10:wrap anchorx="page" anchory="page"/>
          </v:line>
        </w:pict>
      </w:r>
      <w:r>
        <w:rPr>
          <w:noProof/>
        </w:rPr>
        <w:pict>
          <v:line id="_x0000_s1919" style="position:absolute;z-index:-250743808;mso-position-horizontal-relative:page;mso-position-vertical-relative:page" from="55.95pt,321.6pt" to="552.3pt,321.6pt" o:allowincell="f" strokeweight="1pt">
            <w10:wrap anchorx="page" anchory="page"/>
          </v:line>
        </w:pict>
      </w:r>
      <w:r>
        <w:rPr>
          <w:noProof/>
        </w:rPr>
        <w:pict>
          <v:line id="_x0000_s1920" style="position:absolute;z-index:-250742784;mso-position-horizontal-relative:page;mso-position-vertical-relative:page" from="55.95pt,302.5pt" to="552.3pt,302.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24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1. Забезпечення сталого соціально-економічного розвитку регіону</w:t>
      </w:r>
    </w:p>
    <w:p w:rsidR="004E1287" w:rsidRDefault="00020E0D">
      <w:pPr>
        <w:framePr w:w="1064" w:h="225" w:hRule="exact" w:wrap="auto" w:vAnchor="page" w:hAnchor="page" w:x="5894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0,5</w:t>
      </w:r>
    </w:p>
    <w:p w:rsidR="004E1287" w:rsidRDefault="00020E0D">
      <w:pPr>
        <w:framePr w:w="1036" w:h="225" w:hRule="exact" w:wrap="auto" w:vAnchor="page" w:hAnchor="page" w:x="6958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7980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</w:t>
      </w:r>
    </w:p>
    <w:p w:rsidR="004E1287" w:rsidRDefault="00020E0D">
      <w:pPr>
        <w:framePr w:w="1022" w:h="225" w:hRule="exact" w:wrap="auto" w:vAnchor="page" w:hAnchor="page" w:x="8932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1,2</w:t>
      </w:r>
    </w:p>
    <w:p w:rsidR="004E1287" w:rsidRDefault="00020E0D">
      <w:pPr>
        <w:framePr w:w="1006" w:h="225" w:hRule="exact" w:wrap="auto" w:vAnchor="page" w:hAnchor="page" w:x="10049" w:y="557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1,0 </w:t>
      </w:r>
    </w:p>
    <w:p w:rsidR="004E1287" w:rsidRDefault="00020E0D">
      <w:pPr>
        <w:framePr w:w="700" w:h="210" w:hRule="exact" w:wrap="auto" w:vAnchor="page" w:hAnchor="page" w:x="5138" w:y="557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480" w:hRule="exact" w:wrap="auto" w:vAnchor="page" w:hAnchor="page" w:x="1082" w:y="55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Зростання валового регіонального продукту області</w:t>
      </w:r>
    </w:p>
    <w:p w:rsidR="004E1287" w:rsidRDefault="00020E0D">
      <w:pPr>
        <w:framePr w:w="1064" w:h="225" w:hRule="exact" w:wrap="auto" w:vAnchor="page" w:hAnchor="page" w:x="5894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36" w:h="225" w:hRule="exact" w:wrap="auto" w:vAnchor="page" w:hAnchor="page" w:x="6958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22" w:h="225" w:hRule="exact" w:wrap="auto" w:vAnchor="page" w:hAnchor="page" w:x="7980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0,1</w:t>
      </w:r>
    </w:p>
    <w:p w:rsidR="004E1287" w:rsidRDefault="00020E0D">
      <w:pPr>
        <w:framePr w:w="1022" w:h="225" w:hRule="exact" w:wrap="auto" w:vAnchor="page" w:hAnchor="page" w:x="8932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</w:t>
      </w:r>
    </w:p>
    <w:p w:rsidR="004E1287" w:rsidRDefault="00020E0D">
      <w:pPr>
        <w:framePr w:w="1006" w:h="225" w:hRule="exact" w:wrap="auto" w:vAnchor="page" w:hAnchor="page" w:x="10049" w:y="611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0,2 </w:t>
      </w:r>
    </w:p>
    <w:p w:rsidR="004E1287" w:rsidRDefault="00020E0D">
      <w:pPr>
        <w:framePr w:w="700" w:h="210" w:hRule="exact" w:wrap="auto" w:vAnchor="page" w:hAnchor="page" w:x="5138" w:y="6110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240" w:hRule="exact" w:wrap="auto" w:vAnchor="page" w:hAnchor="page" w:x="1082" w:y="611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Зменшення рівня безробіття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0" w:h="240" w:hRule="exact" w:wrap="auto" w:vAnchor="page" w:hAnchor="page" w:x="966" w:y="730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868</w:t>
      </w:r>
    </w:p>
    <w:p w:rsidR="004E1287" w:rsidRDefault="00020E0D">
      <w:pPr>
        <w:framePr w:w="8596" w:h="240" w:hRule="exact" w:wrap="auto" w:vAnchor="page" w:hAnchor="page" w:x="2630" w:y="730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>Державна регуляторна служба України</w:t>
      </w:r>
    </w:p>
    <w:p w:rsidR="004E1287" w:rsidRDefault="00020E0D">
      <w:pPr>
        <w:framePr w:w="8428" w:h="270" w:hRule="exact" w:wrap="auto" w:vAnchor="page" w:hAnchor="page" w:x="2644" w:y="1010"/>
        <w:widowControl w:val="0"/>
        <w:pBdr>
          <w:top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>(найменування головного розпорядника коштів державного бюджету)</w:t>
      </w:r>
    </w:p>
    <w:p w:rsidR="004E1287" w:rsidRDefault="00020E0D">
      <w:pPr>
        <w:framePr w:w="960" w:h="270" w:hRule="exact" w:wrap="auto" w:vAnchor="page" w:hAnchor="page" w:x="966" w:y="1010"/>
        <w:widowControl w:val="0"/>
        <w:pBdr>
          <w:top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КВК</w:t>
      </w:r>
    </w:p>
    <w:p w:rsidR="004E1287" w:rsidRDefault="00F855CD">
      <w:pPr>
        <w:framePr w:w="9996" w:h="240" w:hRule="exact" w:wrap="auto" w:vAnchor="page" w:hAnchor="page" w:x="1134" w:y="163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921" style="position:absolute;margin-left:56.65pt;margin-top:174.3pt;width:499.8pt;height:.65pt;z-index:-250741760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22" style="position:absolute;margin-left:56.65pt;margin-top:157.5pt;width:499.8pt;height:.65pt;z-index:-250740736;mso-position-horizontal-relative:page;mso-position-vertical-relative:page" o:allowincell="f" filled="f" strokeweight="0">
            <w10:wrap anchorx="page" anchory="page"/>
          </v:rect>
        </w:pict>
      </w:r>
      <w:r>
        <w:rPr>
          <w:noProof/>
        </w:rPr>
        <w:pict>
          <v:rect id="_x0000_s1923" style="position:absolute;margin-left:56.65pt;margin-top:143.5pt;width:499.8pt;height:.65pt;z-index:-250739712;mso-position-horizontal-relative:page;mso-position-vertical-relative:page" o:allowincell="f" filled="f" strokeweight="0">
            <w10:wrap anchorx="page" anchory="page"/>
          </v:rect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>Показники видатків державного бюджету та надання кредитів з державного бюджету на 2018-2022 роки</w:t>
      </w:r>
    </w:p>
    <w:p w:rsidR="004E1287" w:rsidRDefault="00020E0D">
      <w:pPr>
        <w:framePr w:w="4308" w:h="557" w:hRule="exact" w:wrap="auto" w:vAnchor="page" w:hAnchor="page" w:x="1104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2018 рік</w:t>
      </w:r>
    </w:p>
    <w:p w:rsidR="004E1287" w:rsidRDefault="00020E0D">
      <w:pPr>
        <w:framePr w:w="1170" w:h="557" w:hRule="exact" w:wrap="auto" w:vAnchor="page" w:hAnchor="page" w:x="538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(звіт)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2019 рік</w:t>
      </w:r>
    </w:p>
    <w:p w:rsidR="004E1287" w:rsidRDefault="00020E0D">
      <w:pPr>
        <w:framePr w:w="1200" w:h="557" w:hRule="exact" w:wrap="auto" w:vAnchor="page" w:hAnchor="page" w:x="652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(затверджено)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 рік</w:t>
      </w:r>
    </w:p>
    <w:p w:rsidR="004E1287" w:rsidRDefault="00020E0D">
      <w:pPr>
        <w:framePr w:w="1140" w:h="557" w:hRule="exact" w:wrap="auto" w:vAnchor="page" w:hAnchor="page" w:x="7692" w:y="1996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2021 рік</w:t>
      </w:r>
    </w:p>
    <w:p w:rsidR="004E1287" w:rsidRDefault="00020E0D">
      <w:pPr>
        <w:framePr w:w="1170" w:h="557" w:hRule="exact" w:wrap="auto" w:vAnchor="page" w:hAnchor="page" w:x="880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18" w:h="557" w:hRule="exact" w:wrap="auto" w:vAnchor="page" w:hAnchor="page" w:x="9942" w:y="1996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1140" w:h="189" w:hRule="exact" w:wrap="auto" w:vAnchor="page" w:hAnchor="page" w:x="541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14,1</w:t>
      </w:r>
    </w:p>
    <w:p w:rsidR="004E1287" w:rsidRDefault="00020E0D">
      <w:pPr>
        <w:framePr w:w="1140" w:h="189" w:hRule="exact" w:wrap="auto" w:vAnchor="page" w:hAnchor="page" w:x="541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59 059,7</w:t>
      </w:r>
    </w:p>
    <w:p w:rsidR="004E1287" w:rsidRDefault="00020E0D">
      <w:pPr>
        <w:framePr w:w="1140" w:h="189" w:hRule="exact" w:wrap="auto" w:vAnchor="page" w:hAnchor="page" w:x="541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59 073,8</w:t>
      </w:r>
    </w:p>
    <w:p w:rsidR="004E1287" w:rsidRDefault="00020E0D">
      <w:pPr>
        <w:framePr w:w="1140" w:h="189" w:hRule="exact" w:wrap="auto" w:vAnchor="page" w:hAnchor="page" w:x="769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74 729,4</w:t>
      </w:r>
    </w:p>
    <w:p w:rsidR="004E1287" w:rsidRDefault="00020E0D">
      <w:pPr>
        <w:framePr w:w="1140" w:h="189" w:hRule="exact" w:wrap="auto" w:vAnchor="page" w:hAnchor="page" w:x="769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73 687,4</w:t>
      </w:r>
    </w:p>
    <w:p w:rsidR="004E1287" w:rsidRDefault="00020E0D">
      <w:pPr>
        <w:framePr w:w="1140" w:h="189" w:hRule="exact" w:wrap="auto" w:vAnchor="page" w:hAnchor="page" w:x="769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1 042,0</w:t>
      </w:r>
    </w:p>
    <w:p w:rsidR="004E1287" w:rsidRDefault="00020E0D">
      <w:pPr>
        <w:framePr w:w="1140" w:h="189" w:hRule="exact" w:wrap="auto" w:vAnchor="page" w:hAnchor="page" w:x="883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81 413,3</w:t>
      </w:r>
    </w:p>
    <w:p w:rsidR="004E1287" w:rsidRDefault="00020E0D">
      <w:pPr>
        <w:framePr w:w="1140" w:h="189" w:hRule="exact" w:wrap="auto" w:vAnchor="page" w:hAnchor="page" w:x="883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80 371,3</w:t>
      </w:r>
    </w:p>
    <w:p w:rsidR="004E1287" w:rsidRDefault="00020E0D">
      <w:pPr>
        <w:framePr w:w="1140" w:h="189" w:hRule="exact" w:wrap="auto" w:vAnchor="page" w:hAnchor="page" w:x="883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1 042,0</w:t>
      </w:r>
    </w:p>
    <w:p w:rsidR="004E1287" w:rsidRDefault="00020E0D">
      <w:pPr>
        <w:framePr w:w="1158" w:h="189" w:hRule="exact" w:wrap="auto" w:vAnchor="page" w:hAnchor="page" w:x="997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83 397,6</w:t>
      </w:r>
    </w:p>
    <w:p w:rsidR="004E1287" w:rsidRDefault="00020E0D">
      <w:pPr>
        <w:framePr w:w="1158" w:h="189" w:hRule="exact" w:wrap="auto" w:vAnchor="page" w:hAnchor="page" w:x="997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82 355,6</w:t>
      </w:r>
    </w:p>
    <w:p w:rsidR="004E1287" w:rsidRDefault="00020E0D">
      <w:pPr>
        <w:framePr w:w="1158" w:h="189" w:hRule="exact" w:wrap="auto" w:vAnchor="page" w:hAnchor="page" w:x="997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1 042,0</w:t>
      </w:r>
    </w:p>
    <w:p w:rsidR="004E1287" w:rsidRDefault="00020E0D">
      <w:pPr>
        <w:framePr w:w="3388" w:h="240" w:hRule="exact" w:wrap="auto" w:vAnchor="page" w:hAnchor="page" w:x="1134" w:y="2619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Загальний фонд</w:t>
      </w:r>
    </w:p>
    <w:p w:rsidR="004E1287" w:rsidRDefault="00020E0D">
      <w:pPr>
        <w:framePr w:w="3388" w:h="240" w:hRule="exact" w:wrap="auto" w:vAnchor="page" w:hAnchor="page" w:x="1134" w:y="292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Спеціальний фонд</w:t>
      </w:r>
    </w:p>
    <w:p w:rsidR="004E1287" w:rsidRDefault="00020E0D">
      <w:pPr>
        <w:framePr w:w="3388" w:h="240" w:hRule="exact" w:wrap="auto" w:vAnchor="page" w:hAnchor="page" w:x="1134" w:y="32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Разом</w:t>
      </w:r>
    </w:p>
    <w:p w:rsidR="004E1287" w:rsidRDefault="00020E0D">
      <w:pPr>
        <w:framePr w:w="1140" w:h="189" w:hRule="exact" w:wrap="auto" w:vAnchor="page" w:hAnchor="page" w:x="6552" w:y="2619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70 755,0</w:t>
      </w:r>
    </w:p>
    <w:p w:rsidR="004E1287" w:rsidRDefault="00020E0D">
      <w:pPr>
        <w:framePr w:w="1140" w:h="189" w:hRule="exact" w:wrap="auto" w:vAnchor="page" w:hAnchor="page" w:x="6552" w:y="292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951,0</w:t>
      </w:r>
    </w:p>
    <w:p w:rsidR="004E1287" w:rsidRDefault="00020E0D">
      <w:pPr>
        <w:framePr w:w="1140" w:h="189" w:hRule="exact" w:wrap="auto" w:vAnchor="page" w:hAnchor="page" w:x="6552" w:y="3235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 71 706,0</w:t>
      </w:r>
    </w:p>
    <w:p w:rsidR="004E1287" w:rsidRDefault="00F855CD">
      <w:pPr>
        <w:framePr w:w="9973" w:h="480" w:hRule="exact" w:wrap="auto" w:vAnchor="page" w:hAnchor="page" w:x="1082" w:y="39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924" style="position:absolute;z-index:-250738688;mso-position-horizontal-relative:page;mso-position-vertical-relative:page" from="54.05pt,672.4pt" to="552.3pt,672.4pt" o:allowincell="f" strokeweight="1pt">
            <w10:wrap anchorx="page" anchory="page"/>
          </v:line>
        </w:pict>
      </w:r>
      <w:r>
        <w:rPr>
          <w:noProof/>
        </w:rPr>
        <w:pict>
          <v:line id="_x0000_s1925" style="position:absolute;z-index:-250737664;mso-position-horizontal-relative:page;mso-position-vertical-relative:page" from="54.05pt,554.35pt" to="552.3pt,554.35pt" o:allowincell="f" strokeweight="1pt">
            <w10:wrap anchorx="page" anchory="page"/>
          </v:line>
        </w:pict>
      </w:r>
      <w:r>
        <w:rPr>
          <w:noProof/>
        </w:rPr>
        <w:pict>
          <v:line id="_x0000_s1926" style="position:absolute;z-index:-250736640;mso-position-horizontal-relative:page;mso-position-vertical-relative:page" from="54.05pt,287.75pt" to="552.3pt,287.75pt" o:allowincell="f" strokeweight="1pt">
            <w10:wrap anchorx="page" anchory="page"/>
          </v:line>
        </w:pict>
      </w:r>
      <w:r>
        <w:rPr>
          <w:noProof/>
        </w:rPr>
        <w:pict>
          <v:line id="_x0000_s1927" style="position:absolute;z-index:-250735616;mso-position-horizontal-relative:page;mso-position-vertical-relative:page" from="55.95pt,721.8pt" to="552.3pt,721.8pt" o:allowincell="f" strokeweight="1pt">
            <w10:wrap anchorx="page" anchory="page"/>
          </v:line>
        </w:pict>
      </w:r>
      <w:r>
        <w:rPr>
          <w:noProof/>
        </w:rPr>
        <w:pict>
          <v:line id="_x0000_s1928" style="position:absolute;z-index:-250734592;mso-position-horizontal-relative:page;mso-position-vertical-relative:page" from="55.95pt,654.7pt" to="552.3pt,654.7pt" o:allowincell="f" strokeweight="1pt">
            <w10:wrap anchorx="page" anchory="page"/>
          </v:line>
        </w:pict>
      </w:r>
      <w:r>
        <w:rPr>
          <w:noProof/>
        </w:rPr>
        <w:pict>
          <v:line id="_x0000_s1929" style="position:absolute;z-index:-250733568;mso-position-horizontal-relative:page;mso-position-vertical-relative:page" from="55.95pt,591.75pt" to="552.3pt,591.75pt" o:allowincell="f" strokeweight="1pt">
            <w10:wrap anchorx="page" anchory="page"/>
          </v:line>
        </w:pict>
      </w:r>
      <w:r>
        <w:rPr>
          <w:noProof/>
        </w:rPr>
        <w:pict>
          <v:line id="_x0000_s1930" style="position:absolute;z-index:-250732544;mso-position-horizontal-relative:page;mso-position-vertical-relative:page" from="55.95pt,526pt" to="552.3pt,526pt" o:allowincell="f" strokeweight="1pt">
            <w10:wrap anchorx="page" anchory="page"/>
          </v:line>
        </w:pict>
      </w:r>
      <w:r>
        <w:rPr>
          <w:noProof/>
        </w:rPr>
        <w:pict>
          <v:line id="_x0000_s1931" style="position:absolute;z-index:-250731520;mso-position-horizontal-relative:page;mso-position-vertical-relative:page" from="55.95pt,463.05pt" to="552.3pt,463.05pt" o:allowincell="f" strokeweight="1pt">
            <w10:wrap anchorx="page" anchory="page"/>
          </v:line>
        </w:pict>
      </w:r>
      <w:r>
        <w:rPr>
          <w:noProof/>
        </w:rPr>
        <w:pict>
          <v:line id="_x0000_s1932" style="position:absolute;z-index:-250730496;mso-position-horizontal-relative:page;mso-position-vertical-relative:page" from="55.95pt,412.1pt" to="552.3pt,412.1pt" o:allowincell="f" strokeweight="1pt">
            <w10:wrap anchorx="page" anchory="page"/>
          </v:line>
        </w:pict>
      </w:r>
      <w:r>
        <w:rPr>
          <w:noProof/>
        </w:rPr>
        <w:pict>
          <v:line id="_x0000_s1933" style="position:absolute;z-index:-250729472;mso-position-horizontal-relative:page;mso-position-vertical-relative:page" from="55.95pt,337.15pt" to="552.3pt,337.1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Цілі державної політики у відповідній сфері діяльності, формування та /або реалізації якої забезпечує головний розпорядник коштів державного бюджету, та показники їх досягнення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Одиниця </w:t>
      </w:r>
    </w:p>
    <w:p w:rsidR="004E1287" w:rsidRDefault="00020E0D">
      <w:pPr>
        <w:framePr w:w="760" w:h="536" w:hRule="exact" w:wrap="auto" w:vAnchor="page" w:hAnchor="page" w:x="510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виміру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2018 рік</w:t>
      </w:r>
    </w:p>
    <w:p w:rsidR="004E1287" w:rsidRDefault="00020E0D">
      <w:pPr>
        <w:framePr w:w="1120" w:h="536" w:hRule="exact" w:wrap="auto" w:vAnchor="page" w:hAnchor="page" w:x="5838" w:y="4674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(факт)</w:t>
      </w:r>
    </w:p>
    <w:p w:rsidR="004E1287" w:rsidRDefault="00020E0D">
      <w:pPr>
        <w:framePr w:w="1096" w:h="536" w:hRule="exact" w:wrap="auto" w:vAnchor="page" w:hAnchor="page" w:x="6928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2019 рік (очікуване)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2020 рік</w:t>
      </w:r>
    </w:p>
    <w:p w:rsidR="004E1287" w:rsidRDefault="00020E0D">
      <w:pPr>
        <w:framePr w:w="1038" w:h="536" w:hRule="exact" w:wrap="auto" w:vAnchor="page" w:hAnchor="page" w:x="799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 xml:space="preserve"> (план)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2021 рік</w:t>
      </w:r>
    </w:p>
    <w:p w:rsidR="004E1287" w:rsidRDefault="00020E0D">
      <w:pPr>
        <w:framePr w:w="1026" w:h="536" w:hRule="exact" w:wrap="auto" w:vAnchor="page" w:hAnchor="page" w:x="9002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2022 рік</w:t>
      </w:r>
    </w:p>
    <w:p w:rsidR="004E1287" w:rsidRDefault="00020E0D">
      <w:pPr>
        <w:framePr w:w="1131" w:h="536" w:hRule="exact" w:wrap="auto" w:vAnchor="page" w:hAnchor="page" w:x="9954" w:y="4674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(план)</w:t>
      </w:r>
    </w:p>
    <w:p w:rsidR="004E1287" w:rsidRDefault="00020E0D">
      <w:pPr>
        <w:framePr w:w="4198" w:h="536" w:hRule="exact" w:wrap="auto" w:vAnchor="page" w:hAnchor="page" w:x="1092" w:y="4674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Найменування показника досягнення цілі</w:t>
      </w:r>
    </w:p>
    <w:p w:rsidR="004E1287" w:rsidRDefault="00020E0D">
      <w:pPr>
        <w:framePr w:w="10104" w:h="480" w:hRule="exact" w:wrap="auto" w:vAnchor="page" w:hAnchor="page" w:x="1082" w:y="527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1. Недопущення прийняття заздалегідь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неефктивних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 xml:space="preserve"> регуляторних актів, що не відповідають принципам державної регуляторної політики</w:t>
      </w:r>
    </w:p>
    <w:p w:rsidR="004E1287" w:rsidRDefault="00020E0D">
      <w:pPr>
        <w:framePr w:w="1022" w:h="225" w:hRule="exact" w:wrap="auto" w:vAnchor="page" w:hAnchor="page" w:x="7980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7,5</w:t>
      </w:r>
    </w:p>
    <w:p w:rsidR="004E1287" w:rsidRDefault="00020E0D">
      <w:pPr>
        <w:framePr w:w="1022" w:h="225" w:hRule="exact" w:wrap="auto" w:vAnchor="page" w:hAnchor="page" w:x="8932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7,0</w:t>
      </w:r>
    </w:p>
    <w:p w:rsidR="004E1287" w:rsidRDefault="00020E0D">
      <w:pPr>
        <w:framePr w:w="1006" w:h="225" w:hRule="exact" w:wrap="auto" w:vAnchor="page" w:hAnchor="page" w:x="10049" w:y="578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6,0 </w:t>
      </w:r>
    </w:p>
    <w:p w:rsidR="004E1287" w:rsidRDefault="00020E0D">
      <w:pPr>
        <w:framePr w:w="700" w:h="210" w:hRule="exact" w:wrap="auto" w:vAnchor="page" w:hAnchor="page" w:x="5138" w:y="578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578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 проектів регуляторних актів, залишених ДРС без розгляду з причин  порушення  процедури їх оприлюднення</w:t>
      </w:r>
    </w:p>
    <w:p w:rsidR="004E1287" w:rsidRDefault="00020E0D">
      <w:pPr>
        <w:framePr w:w="1022" w:h="225" w:hRule="exact" w:wrap="auto" w:vAnchor="page" w:hAnchor="page" w:x="7980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</w:t>
      </w:r>
    </w:p>
    <w:p w:rsidR="004E1287" w:rsidRDefault="00020E0D">
      <w:pPr>
        <w:framePr w:w="1022" w:h="225" w:hRule="exact" w:wrap="auto" w:vAnchor="page" w:hAnchor="page" w:x="8932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680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63,0 </w:t>
      </w:r>
    </w:p>
    <w:p w:rsidR="004E1287" w:rsidRDefault="00020E0D">
      <w:pPr>
        <w:framePr w:w="700" w:h="210" w:hRule="exact" w:wrap="auto" w:vAnchor="page" w:hAnchor="page" w:x="5138" w:y="680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440" w:hRule="exact" w:wrap="auto" w:vAnchor="page" w:hAnchor="page" w:x="1082" w:y="680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проектів регуляторних актів, стосовно яких  прийнято рішення про відмову в погодження з причин невідповідності їх принципам державної регуляторної політики, від загальної кількості опрацьованих</w:t>
      </w:r>
    </w:p>
    <w:p w:rsidR="004E1287" w:rsidRDefault="00020E0D">
      <w:pPr>
        <w:framePr w:w="1022" w:h="225" w:hRule="exact" w:wrap="auto" w:vAnchor="page" w:hAnchor="page" w:x="7980" w:y="8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67,0</w:t>
      </w:r>
    </w:p>
    <w:p w:rsidR="004E1287" w:rsidRDefault="00020E0D">
      <w:pPr>
        <w:framePr w:w="1022" w:h="225" w:hRule="exact" w:wrap="auto" w:vAnchor="page" w:hAnchor="page" w:x="8932" w:y="8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70,0</w:t>
      </w:r>
    </w:p>
    <w:p w:rsidR="004E1287" w:rsidRDefault="00020E0D">
      <w:pPr>
        <w:framePr w:w="1006" w:h="225" w:hRule="exact" w:wrap="auto" w:vAnchor="page" w:hAnchor="page" w:x="10049" w:y="830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73,0 </w:t>
      </w:r>
    </w:p>
    <w:p w:rsidR="004E1287" w:rsidRDefault="00020E0D">
      <w:pPr>
        <w:framePr w:w="700" w:h="210" w:hRule="exact" w:wrap="auto" w:vAnchor="page" w:hAnchor="page" w:x="5138" w:y="830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830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проектів регуляторних актів, стосовно яких  провадився М-тест, від загальної кількості  що потребували його проведення</w:t>
      </w:r>
    </w:p>
    <w:p w:rsidR="004E1287" w:rsidRDefault="00020E0D">
      <w:pPr>
        <w:framePr w:w="1022" w:h="225" w:hRule="exact" w:wrap="auto" w:vAnchor="page" w:hAnchor="page" w:x="7980" w:y="93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68,0</w:t>
      </w:r>
    </w:p>
    <w:p w:rsidR="004E1287" w:rsidRDefault="00020E0D">
      <w:pPr>
        <w:framePr w:w="1022" w:h="225" w:hRule="exact" w:wrap="auto" w:vAnchor="page" w:hAnchor="page" w:x="8932" w:y="93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71,0</w:t>
      </w:r>
    </w:p>
    <w:p w:rsidR="004E1287" w:rsidRDefault="00020E0D">
      <w:pPr>
        <w:framePr w:w="1006" w:h="225" w:hRule="exact" w:wrap="auto" w:vAnchor="page" w:hAnchor="page" w:x="10049" w:y="9321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75,0 </w:t>
      </w:r>
    </w:p>
    <w:p w:rsidR="004E1287" w:rsidRDefault="00020E0D">
      <w:pPr>
        <w:framePr w:w="700" w:h="210" w:hRule="exact" w:wrap="auto" w:vAnchor="page" w:hAnchor="page" w:x="5138" w:y="9321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932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Питома вага проектів регуляторних актів, стосовно яких  провадились розрахунки </w:t>
      </w:r>
      <w:proofErr w:type="spellStart"/>
      <w:r>
        <w:rPr>
          <w:rFonts w:ascii="Times New Roman" w:hAnsi="Times New Roman" w:cs="Times New Roman"/>
          <w:color w:val="000000"/>
          <w:sz w:val="19"/>
          <w:szCs w:val="19"/>
        </w:rPr>
        <w:t>вигод</w:t>
      </w:r>
      <w:proofErr w:type="spellEnd"/>
      <w:r>
        <w:rPr>
          <w:rFonts w:ascii="Times New Roman" w:hAnsi="Times New Roman" w:cs="Times New Roman"/>
          <w:color w:val="000000"/>
          <w:sz w:val="19"/>
          <w:szCs w:val="19"/>
        </w:rPr>
        <w:t xml:space="preserve"> та витрат, яких зазнають суб'єкти господарювання внаслідок запровадження регулювання</w:t>
      </w:r>
    </w:p>
    <w:p w:rsidR="004E1287" w:rsidRDefault="00020E0D">
      <w:pPr>
        <w:framePr w:w="10104" w:h="480" w:hRule="exact" w:wrap="auto" w:vAnchor="page" w:hAnchor="page" w:x="1082" w:y="10608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2. Участь громадськості у формуванні та в удосконаленні державної регуляторної політики, політики з нагляду (контролю) у сфері господарської діяльності, ліцензування та дозвільної системи у сфері господарської діяльності</w:t>
      </w:r>
    </w:p>
    <w:p w:rsidR="004E1287" w:rsidRDefault="00020E0D">
      <w:pPr>
        <w:framePr w:w="1064" w:h="225" w:hRule="exact" w:wrap="auto" w:vAnchor="page" w:hAnchor="page" w:x="5894" w:y="111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320,0</w:t>
      </w:r>
    </w:p>
    <w:p w:rsidR="004E1287" w:rsidRDefault="00020E0D">
      <w:pPr>
        <w:framePr w:w="1036" w:h="225" w:hRule="exact" w:wrap="auto" w:vAnchor="page" w:hAnchor="page" w:x="6958" w:y="111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320,0</w:t>
      </w:r>
    </w:p>
    <w:p w:rsidR="004E1287" w:rsidRDefault="00020E0D">
      <w:pPr>
        <w:framePr w:w="1022" w:h="225" w:hRule="exact" w:wrap="auto" w:vAnchor="page" w:hAnchor="page" w:x="7980" w:y="111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320,0</w:t>
      </w:r>
    </w:p>
    <w:p w:rsidR="004E1287" w:rsidRDefault="00020E0D">
      <w:pPr>
        <w:framePr w:w="1022" w:h="225" w:hRule="exact" w:wrap="auto" w:vAnchor="page" w:hAnchor="page" w:x="8932" w:y="111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320,0</w:t>
      </w:r>
    </w:p>
    <w:p w:rsidR="004E1287" w:rsidRDefault="00020E0D">
      <w:pPr>
        <w:framePr w:w="1006" w:h="225" w:hRule="exact" w:wrap="auto" w:vAnchor="page" w:hAnchor="page" w:x="10049" w:y="111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320,0 </w:t>
      </w:r>
    </w:p>
    <w:p w:rsidR="004E1287" w:rsidRDefault="00020E0D">
      <w:pPr>
        <w:framePr w:w="700" w:h="210" w:hRule="exact" w:wrap="auto" w:vAnchor="page" w:hAnchor="page" w:x="5138" w:y="111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111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звернень, скарг, апеляцій розглянутих Експертно-апеляційною радою з питань ліцензування</w:t>
      </w:r>
    </w:p>
    <w:p w:rsidR="004E1287" w:rsidRDefault="00020E0D">
      <w:pPr>
        <w:framePr w:w="1064" w:h="225" w:hRule="exact" w:wrap="auto" w:vAnchor="page" w:hAnchor="page" w:x="5894" w:y="118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56,0</w:t>
      </w:r>
    </w:p>
    <w:p w:rsidR="004E1287" w:rsidRDefault="00020E0D">
      <w:pPr>
        <w:framePr w:w="1036" w:h="225" w:hRule="exact" w:wrap="auto" w:vAnchor="page" w:hAnchor="page" w:x="6958" w:y="118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56,0</w:t>
      </w:r>
    </w:p>
    <w:p w:rsidR="004E1287" w:rsidRDefault="00020E0D">
      <w:pPr>
        <w:framePr w:w="1022" w:h="225" w:hRule="exact" w:wrap="auto" w:vAnchor="page" w:hAnchor="page" w:x="7980" w:y="118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22" w:h="225" w:hRule="exact" w:wrap="auto" w:vAnchor="page" w:hAnchor="page" w:x="8932" w:y="118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</w:t>
      </w:r>
    </w:p>
    <w:p w:rsidR="004E1287" w:rsidRDefault="00020E0D">
      <w:pPr>
        <w:framePr w:w="1006" w:h="225" w:hRule="exact" w:wrap="auto" w:vAnchor="page" w:hAnchor="page" w:x="10049" w:y="1189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1189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1200" w:hRule="exact" w:wrap="auto" w:vAnchor="page" w:hAnchor="page" w:x="1082" w:y="1189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Питома вага рішень про задоволення звернень, скарг, апеляцій прийнятих за результатами розгляду Експертно -апеляційною радою з питань ліцензування до їх загальної кількості</w:t>
      </w:r>
    </w:p>
    <w:p w:rsidR="004E1287" w:rsidRDefault="00020E0D">
      <w:pPr>
        <w:framePr w:w="10104" w:h="240" w:hRule="exact" w:wrap="auto" w:vAnchor="page" w:hAnchor="page" w:x="1082" w:y="1318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17"/>
          <w:szCs w:val="17"/>
        </w:rPr>
        <w:t>3. Дерегуляція господарської діяльності</w:t>
      </w:r>
    </w:p>
    <w:p w:rsidR="004E1287" w:rsidRDefault="00020E0D">
      <w:pPr>
        <w:framePr w:w="1022" w:h="225" w:hRule="exact" w:wrap="auto" w:vAnchor="page" w:hAnchor="page" w:x="7980" w:y="1347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240,0</w:t>
      </w:r>
    </w:p>
    <w:p w:rsidR="004E1287" w:rsidRDefault="00020E0D">
      <w:pPr>
        <w:framePr w:w="1022" w:h="225" w:hRule="exact" w:wrap="auto" w:vAnchor="page" w:hAnchor="page" w:x="8932" w:y="1347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200,0</w:t>
      </w:r>
    </w:p>
    <w:p w:rsidR="004E1287" w:rsidRDefault="00020E0D">
      <w:pPr>
        <w:framePr w:w="1006" w:h="225" w:hRule="exact" w:wrap="auto" w:vAnchor="page" w:hAnchor="page" w:x="10049" w:y="13477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200,0 </w:t>
      </w:r>
    </w:p>
    <w:p w:rsidR="004E1287" w:rsidRDefault="00020E0D">
      <w:pPr>
        <w:framePr w:w="700" w:h="210" w:hRule="exact" w:wrap="auto" w:vAnchor="page" w:hAnchor="page" w:x="5138" w:y="13477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347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матеріалів, наданих органами виконавчої влади стосовно виконання плану заходів щодо дерегуляції господарської діяльності</w:t>
      </w:r>
    </w:p>
    <w:p w:rsidR="004E1287" w:rsidRDefault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1287">
          <w:type w:val="continuous"/>
          <w:pgSz w:w="11904" w:h="16836"/>
          <w:pgMar w:top="567" w:right="567" w:bottom="1418" w:left="851" w:header="708" w:footer="708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Одиниця </w:t>
      </w:r>
    </w:p>
    <w:p w:rsidR="004E1287" w:rsidRDefault="00020E0D">
      <w:pPr>
        <w:framePr w:w="954" w:h="648" w:hRule="exact" w:wrap="auto" w:vAnchor="page" w:hAnchor="page" w:x="4800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виміру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2018 рік</w:t>
      </w:r>
    </w:p>
    <w:p w:rsidR="004E1287" w:rsidRDefault="00020E0D">
      <w:pPr>
        <w:framePr w:w="1150" w:h="648" w:hRule="exact" w:wrap="auto" w:vAnchor="page" w:hAnchor="page" w:x="572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(факт)</w:t>
      </w:r>
    </w:p>
    <w:p w:rsidR="004E1287" w:rsidRDefault="00020E0D">
      <w:pPr>
        <w:framePr w:w="1234" w:h="648" w:hRule="exact" w:wrap="auto" w:vAnchor="page" w:hAnchor="page" w:x="6844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2019 </w:t>
      </w:r>
      <w:r>
        <w:rPr>
          <w:rFonts w:ascii="Times New Roman" w:hAnsi="Times New Roman" w:cs="Times New Roman"/>
          <w:color w:val="000000"/>
          <w:sz w:val="17"/>
          <w:szCs w:val="17"/>
        </w:rPr>
        <w:t>рік (очікуване)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2020</w:t>
      </w:r>
      <w:r>
        <w:rPr>
          <w:rFonts w:ascii="Times New Roman" w:hAnsi="Times New Roman" w:cs="Times New Roman"/>
          <w:color w:val="000000"/>
          <w:sz w:val="17"/>
          <w:szCs w:val="17"/>
        </w:rPr>
        <w:t xml:space="preserve"> рік</w:t>
      </w:r>
    </w:p>
    <w:p w:rsidR="004E1287" w:rsidRDefault="00020E0D">
      <w:pPr>
        <w:framePr w:w="1036" w:h="648" w:hRule="exact" w:wrap="auto" w:vAnchor="page" w:hAnchor="page" w:x="8048" w:y="678"/>
        <w:widowControl w:val="0"/>
        <w:pBdr>
          <w:top w:val="single" w:sz="8" w:space="0" w:color="000000"/>
          <w:bottom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 xml:space="preserve"> (план)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2021 рік</w:t>
      </w:r>
    </w:p>
    <w:p w:rsidR="004E1287" w:rsidRDefault="00020E0D">
      <w:pPr>
        <w:framePr w:w="1012" w:h="648" w:hRule="exact" w:wrap="auto" w:vAnchor="page" w:hAnchor="page" w:x="9054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(план)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2022 рік</w:t>
      </w:r>
    </w:p>
    <w:p w:rsidR="004E1287" w:rsidRDefault="00020E0D">
      <w:pPr>
        <w:framePr w:w="1220" w:h="648" w:hRule="exact" w:wrap="auto" w:vAnchor="page" w:hAnchor="page" w:x="10036" w:y="678"/>
        <w:widowControl w:val="0"/>
        <w:pBdr>
          <w:top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(план)</w:t>
      </w:r>
    </w:p>
    <w:p w:rsidR="004E1287" w:rsidRDefault="00020E0D">
      <w:pPr>
        <w:framePr w:w="3894" w:h="648" w:hRule="exact" w:wrap="auto" w:vAnchor="page" w:hAnchor="page" w:x="936" w:y="678"/>
        <w:widowControl w:val="0"/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Найменування показника досягнення цілі</w:t>
      </w:r>
    </w:p>
    <w:p w:rsidR="004E1287" w:rsidRDefault="00F855CD">
      <w:pPr>
        <w:framePr w:w="1064" w:h="225" w:hRule="exact" w:wrap="auto" w:vAnchor="page" w:hAnchor="page" w:x="5894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934" style="position:absolute;left:0;text-align:left;z-index:-250728448;mso-position-horizontal-relative:page;mso-position-vertical-relative:page" from="55.95pt,361.55pt" to="552.3pt,361.55pt" o:allowincell="f" strokeweight="1pt">
            <w10:wrap anchorx="page" anchory="page"/>
          </v:line>
        </w:pict>
      </w:r>
      <w:r>
        <w:rPr>
          <w:noProof/>
        </w:rPr>
        <w:pict>
          <v:line id="_x0000_s1935" style="position:absolute;left:0;text-align:left;z-index:-250727424;mso-position-horizontal-relative:page;mso-position-vertical-relative:page" from="55.95pt,310.6pt" to="552.3pt,310.6pt" o:allowincell="f" strokeweight="1pt">
            <w10:wrap anchorx="page" anchory="page"/>
          </v:line>
        </w:pict>
      </w:r>
      <w:r>
        <w:rPr>
          <w:noProof/>
        </w:rPr>
        <w:pict>
          <v:line id="_x0000_s1936" style="position:absolute;left:0;text-align:left;z-index:-250726400;mso-position-horizontal-relative:page;mso-position-vertical-relative:page" from="55.95pt,259.65pt" to="552.3pt,259.65pt" o:allowincell="f" strokeweight="1pt">
            <w10:wrap anchorx="page" anchory="page"/>
          </v:line>
        </w:pict>
      </w:r>
      <w:r>
        <w:rPr>
          <w:noProof/>
        </w:rPr>
        <w:pict>
          <v:line id="_x0000_s1937" style="position:absolute;left:0;text-align:left;z-index:-250725376;mso-position-horizontal-relative:page;mso-position-vertical-relative:page" from="55.95pt,172.7pt" to="552.3pt,172.7pt" o:allowincell="f" strokeweight="1pt">
            <w10:wrap anchorx="page" anchory="page"/>
          </v:line>
        </w:pict>
      </w:r>
      <w:r>
        <w:rPr>
          <w:noProof/>
        </w:rPr>
        <w:pict>
          <v:line id="_x0000_s1938" style="position:absolute;left:0;text-align:left;z-index:-250724352;mso-position-horizontal-relative:page;mso-position-vertical-relative:page" from="55.95pt,133.75pt" to="552.3pt,133.75pt" o:allowincell="f" strokeweight="1pt">
            <w10:wrap anchorx="page" anchory="page"/>
          </v:line>
        </w:pict>
      </w:r>
      <w:r w:rsidR="00020E0D">
        <w:rPr>
          <w:rFonts w:ascii="Times New Roman" w:hAnsi="Times New Roman" w:cs="Times New Roman"/>
          <w:color w:val="000000"/>
          <w:sz w:val="17"/>
          <w:szCs w:val="17"/>
        </w:rPr>
        <w:t> 12,0</w:t>
      </w:r>
    </w:p>
    <w:p w:rsidR="004E1287" w:rsidRDefault="00020E0D">
      <w:pPr>
        <w:framePr w:w="1036" w:h="225" w:hRule="exact" w:wrap="auto" w:vAnchor="page" w:hAnchor="page" w:x="6958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12,0</w:t>
      </w:r>
    </w:p>
    <w:p w:rsidR="004E1287" w:rsidRDefault="00020E0D">
      <w:pPr>
        <w:framePr w:w="1022" w:h="225" w:hRule="exact" w:wrap="auto" w:vAnchor="page" w:hAnchor="page" w:x="7980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12,0</w:t>
      </w:r>
    </w:p>
    <w:p w:rsidR="004E1287" w:rsidRDefault="00020E0D">
      <w:pPr>
        <w:framePr w:w="1022" w:h="225" w:hRule="exact" w:wrap="auto" w:vAnchor="page" w:hAnchor="page" w:x="8932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12,0</w:t>
      </w:r>
    </w:p>
    <w:p w:rsidR="004E1287" w:rsidRDefault="00020E0D">
      <w:pPr>
        <w:framePr w:w="1006" w:h="225" w:hRule="exact" w:wrap="auto" w:vAnchor="page" w:hAnchor="page" w:x="10049" w:y="171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12,0 </w:t>
      </w:r>
    </w:p>
    <w:p w:rsidR="004E1287" w:rsidRDefault="00020E0D">
      <w:pPr>
        <w:framePr w:w="700" w:h="210" w:hRule="exact" w:wrap="auto" w:vAnchor="page" w:hAnchor="page" w:x="5138" w:y="1716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1716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звітів стосовно виконання органами виконавчої влади стосовно виконання плану заходів щодо дерегуляції господарської діяльності</w:t>
      </w:r>
    </w:p>
    <w:p w:rsidR="004E1287" w:rsidRDefault="00020E0D">
      <w:pPr>
        <w:framePr w:w="1022" w:h="225" w:hRule="exact" w:wrap="auto" w:vAnchor="page" w:hAnchor="page" w:x="7980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4,0</w:t>
      </w:r>
    </w:p>
    <w:p w:rsidR="004E1287" w:rsidRDefault="00020E0D">
      <w:pPr>
        <w:framePr w:w="1022" w:h="225" w:hRule="exact" w:wrap="auto" w:vAnchor="page" w:hAnchor="page" w:x="8932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3,0</w:t>
      </w:r>
    </w:p>
    <w:p w:rsidR="004E1287" w:rsidRDefault="00020E0D">
      <w:pPr>
        <w:framePr w:w="1006" w:h="225" w:hRule="exact" w:wrap="auto" w:vAnchor="page" w:hAnchor="page" w:x="10049" w:y="2735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2735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720" w:hRule="exact" w:wrap="auto" w:vAnchor="page" w:hAnchor="page" w:x="1082" w:y="2735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рішень про необхідність усунення порушень принципів державної регуляторної політики</w:t>
      </w:r>
    </w:p>
    <w:p w:rsidR="004E1287" w:rsidRDefault="00020E0D">
      <w:pPr>
        <w:framePr w:w="1022" w:h="225" w:hRule="exact" w:wrap="auto" w:vAnchor="page" w:hAnchor="page" w:x="7980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150,0</w:t>
      </w:r>
    </w:p>
    <w:p w:rsidR="004E1287" w:rsidRDefault="00020E0D">
      <w:pPr>
        <w:framePr w:w="1022" w:h="225" w:hRule="exact" w:wrap="auto" w:vAnchor="page" w:hAnchor="page" w:x="8932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160,0</w:t>
      </w:r>
    </w:p>
    <w:p w:rsidR="004E1287" w:rsidRDefault="00020E0D">
      <w:pPr>
        <w:framePr w:w="1006" w:h="225" w:hRule="exact" w:wrap="auto" w:vAnchor="page" w:hAnchor="page" w:x="10049" w:y="3514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170,0 </w:t>
      </w:r>
    </w:p>
    <w:p w:rsidR="004E1287" w:rsidRDefault="00020E0D">
      <w:pPr>
        <w:framePr w:w="700" w:h="210" w:hRule="exact" w:wrap="auto" w:vAnchor="page" w:hAnchor="page" w:x="5138" w:y="351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1680" w:hRule="exact" w:wrap="auto" w:vAnchor="page" w:hAnchor="page" w:x="1082" w:y="3514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звернень до регуляторних органів стосовно внесення змін (визнання такими, що втратили чинність) прийнятих ними регуляторних актів, що суперечать принципам державної регуляторної політики</w:t>
      </w:r>
    </w:p>
    <w:p w:rsidR="004E1287" w:rsidRDefault="00020E0D">
      <w:pPr>
        <w:framePr w:w="1022" w:h="225" w:hRule="exact" w:wrap="auto" w:vAnchor="page" w:hAnchor="page" w:x="7980" w:y="52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40,0</w:t>
      </w:r>
    </w:p>
    <w:p w:rsidR="004E1287" w:rsidRDefault="00020E0D">
      <w:pPr>
        <w:framePr w:w="1022" w:h="225" w:hRule="exact" w:wrap="auto" w:vAnchor="page" w:hAnchor="page" w:x="8932" w:y="52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45,0</w:t>
      </w:r>
    </w:p>
    <w:p w:rsidR="004E1287" w:rsidRDefault="00020E0D">
      <w:pPr>
        <w:framePr w:w="1006" w:h="225" w:hRule="exact" w:wrap="auto" w:vAnchor="page" w:hAnchor="page" w:x="10049" w:y="5253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50,0 </w:t>
      </w:r>
    </w:p>
    <w:p w:rsidR="004E1287" w:rsidRDefault="00020E0D">
      <w:pPr>
        <w:framePr w:w="700" w:h="210" w:hRule="exact" w:wrap="auto" w:vAnchor="page" w:hAnchor="page" w:x="5138" w:y="525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5"/>
          <w:szCs w:val="15"/>
        </w:rPr>
        <w:t>од.</w:t>
      </w:r>
    </w:p>
    <w:p w:rsidR="004E1287" w:rsidRDefault="00020E0D">
      <w:pPr>
        <w:framePr w:w="3272" w:h="960" w:hRule="exact" w:wrap="auto" w:vAnchor="page" w:hAnchor="page" w:x="1082" w:y="5253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Здійснення заходів щодо інформування громадськості стосовно спрощення регуляторної бази дерегуляції господарської діяльності</w:t>
      </w:r>
    </w:p>
    <w:p w:rsidR="004E1287" w:rsidRDefault="00020E0D">
      <w:pPr>
        <w:framePr w:w="1022" w:h="225" w:hRule="exact" w:wrap="auto" w:vAnchor="page" w:hAnchor="page" w:x="7980" w:y="62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22" w:h="225" w:hRule="exact" w:wrap="auto" w:vAnchor="page" w:hAnchor="page" w:x="8932" w:y="62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</w:t>
      </w:r>
    </w:p>
    <w:p w:rsidR="004E1287" w:rsidRDefault="00020E0D">
      <w:pPr>
        <w:framePr w:w="1006" w:h="225" w:hRule="exact" w:wrap="auto" w:vAnchor="page" w:hAnchor="page" w:x="10049" w:y="6272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7"/>
          <w:szCs w:val="17"/>
        </w:rPr>
        <w:t> 2,0 </w:t>
      </w:r>
    </w:p>
    <w:p w:rsidR="004E1287" w:rsidRDefault="00020E0D">
      <w:pPr>
        <w:framePr w:w="700" w:h="210" w:hRule="exact" w:wrap="auto" w:vAnchor="page" w:hAnchor="page" w:x="5138" w:y="627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15"/>
          <w:szCs w:val="15"/>
        </w:rPr>
        <w:t>відс</w:t>
      </w:r>
      <w:proofErr w:type="spellEnd"/>
      <w:r>
        <w:rPr>
          <w:rFonts w:ascii="Times New Roman" w:hAnsi="Times New Roman" w:cs="Times New Roman"/>
          <w:color w:val="000000"/>
          <w:sz w:val="15"/>
          <w:szCs w:val="15"/>
        </w:rPr>
        <w:t>.</w:t>
      </w:r>
    </w:p>
    <w:p w:rsidR="004E1287" w:rsidRDefault="00020E0D">
      <w:pPr>
        <w:framePr w:w="3272" w:h="960" w:hRule="exact" w:wrap="auto" w:vAnchor="page" w:hAnchor="page" w:x="1082" w:y="6272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Кількість опрацьованих звернень суб'єктів господарювання щодо окремих положень регуляторних актів, які перешкоджають розвитку бізнесу</w:t>
      </w:r>
    </w:p>
    <w:p w:rsidR="004E1287" w:rsidRDefault="004E1287" w:rsidP="00020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287" w:rsidRDefault="004E12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E1287">
      <w:type w:val="continuous"/>
      <w:pgSz w:w="11904" w:h="16836"/>
      <w:pgMar w:top="567" w:right="567" w:bottom="1418" w:left="85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GrammaticalErrors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0E0D"/>
    <w:rsid w:val="00020E0D"/>
    <w:rsid w:val="001538C7"/>
    <w:rsid w:val="004E1287"/>
    <w:rsid w:val="00666462"/>
    <w:rsid w:val="00E044C9"/>
    <w:rsid w:val="00F8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03"/>
    <o:shapelayout v:ext="edit">
      <o:idmap v:ext="edit" data="1,2"/>
    </o:shapelayout>
  </w:shapeDefaults>
  <w:decimalSymbol w:val=","/>
  <w:listSeparator w:val=";"/>
  <w14:docId w14:val="5E0DFF29"/>
  <w14:defaultImageDpi w14:val="0"/>
  <w15:docId w15:val="{EFEBF854-BA3F-4433-BB47-F1AA3826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44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ED90259C</Template>
  <TotalTime>25</TotalTime>
  <Pages>108</Pages>
  <Words>98566</Words>
  <Characters>56184</Characters>
  <Application>Microsoft Office Word</Application>
  <DocSecurity>0</DocSecurity>
  <Lines>468</Lines>
  <Paragraphs>308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Crystal Decisions</Company>
  <LinksUpToDate>false</LinksUpToDate>
  <CharactersWithSpaces>154442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Crystal Reports</dc:creator>
  <cp:keywords/>
  <dc:description>Powered By Crystal</dc:description>
  <cp:lastModifiedBy>Драчук Юрій Валентинович</cp:lastModifiedBy>
  <cp:revision>6</cp:revision>
  <cp:lastPrinted>2019-05-30T15:55:00Z</cp:lastPrinted>
  <dcterms:created xsi:type="dcterms:W3CDTF">2019-05-28T07:48:00Z</dcterms:created>
  <dcterms:modified xsi:type="dcterms:W3CDTF">2019-05-30T16:39:00Z</dcterms:modified>
</cp:coreProperties>
</file>